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93C60" w14:textId="67AEF6EA" w:rsidR="004D666D" w:rsidRPr="00EB3EDB" w:rsidRDefault="00900FA1" w:rsidP="004D666D">
      <w:pPr>
        <w:spacing w:after="0"/>
        <w:ind w:left="1988" w:hanging="1988"/>
        <w:rPr>
          <w:rFonts w:ascii="Arial" w:hAnsi="Arial" w:cs="Arial"/>
          <w:b/>
          <w:sz w:val="24"/>
          <w:lang w:val="en-US"/>
        </w:rPr>
      </w:pPr>
      <w:bookmarkStart w:id="0" w:name="_GoBack"/>
      <w:r>
        <w:rPr>
          <w:rFonts w:ascii="Arial" w:hAnsi="Arial" w:cs="Arial"/>
          <w:b/>
          <w:sz w:val="24"/>
          <w:lang w:val="en-US"/>
        </w:rPr>
        <w:t>3GPP TSG RAN WG1 Ad-Hoc Meeting 1901</w:t>
      </w:r>
      <w:r>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D666D" w:rsidRPr="00EB3EDB">
        <w:rPr>
          <w:rFonts w:ascii="Arial" w:hAnsi="Arial" w:cs="Arial"/>
          <w:b/>
          <w:sz w:val="24"/>
          <w:lang w:val="en-US"/>
        </w:rPr>
        <w:t>R1-</w:t>
      </w:r>
      <w:r w:rsidR="00330DC9" w:rsidRPr="00EB3EDB">
        <w:rPr>
          <w:rFonts w:ascii="Arial" w:hAnsi="Arial" w:cs="Arial"/>
          <w:b/>
          <w:sz w:val="24"/>
          <w:lang w:val="en-US"/>
        </w:rPr>
        <w:t>1</w:t>
      </w:r>
      <w:r w:rsidR="00560F2C">
        <w:rPr>
          <w:rFonts w:ascii="Arial" w:hAnsi="Arial" w:cs="Arial"/>
          <w:b/>
          <w:sz w:val="24"/>
          <w:lang w:val="en-US"/>
        </w:rPr>
        <w:t>900480</w:t>
      </w:r>
    </w:p>
    <w:p w14:paraId="71DE18F9" w14:textId="72596869" w:rsidR="004D666D" w:rsidRPr="00EB3EDB" w:rsidRDefault="00560F2C" w:rsidP="00A93BA0">
      <w:pPr>
        <w:spacing w:after="0"/>
        <w:ind w:left="1988" w:hanging="1988"/>
        <w:rPr>
          <w:rFonts w:ascii="Arial" w:hAnsi="Arial" w:cs="Arial"/>
          <w:b/>
          <w:sz w:val="24"/>
          <w:lang w:val="en-US"/>
        </w:rPr>
      </w:pPr>
      <w:r>
        <w:rPr>
          <w:rFonts w:ascii="Arial" w:hAnsi="Arial" w:cs="Arial"/>
          <w:b/>
          <w:sz w:val="24"/>
          <w:lang w:val="en-US"/>
        </w:rPr>
        <w:t>Taipei</w:t>
      </w:r>
      <w:r w:rsidR="00A93BA0" w:rsidRPr="00EB3EDB">
        <w:rPr>
          <w:rFonts w:ascii="Arial" w:hAnsi="Arial" w:cs="Arial"/>
          <w:b/>
          <w:sz w:val="24"/>
          <w:lang w:val="en-US"/>
        </w:rPr>
        <w:t xml:space="preserve">, </w:t>
      </w:r>
      <w:r>
        <w:rPr>
          <w:rFonts w:ascii="Arial" w:hAnsi="Arial" w:cs="Arial"/>
          <w:b/>
          <w:sz w:val="24"/>
          <w:lang w:val="en-US"/>
        </w:rPr>
        <w:t>Taiwan</w:t>
      </w:r>
      <w:r w:rsidR="00A93BA0" w:rsidRPr="00EB3EDB">
        <w:rPr>
          <w:rFonts w:ascii="Arial" w:hAnsi="Arial" w:cs="Arial"/>
          <w:b/>
          <w:sz w:val="24"/>
          <w:lang w:val="en-US"/>
        </w:rPr>
        <w:t xml:space="preserve">, </w:t>
      </w:r>
      <w:r>
        <w:rPr>
          <w:rFonts w:ascii="Arial" w:hAnsi="Arial" w:cs="Arial"/>
          <w:b/>
          <w:sz w:val="24"/>
          <w:lang w:val="en-US"/>
        </w:rPr>
        <w:t>January</w:t>
      </w:r>
      <w:r w:rsidR="00A93BA0" w:rsidRPr="00EB3EDB">
        <w:rPr>
          <w:rFonts w:ascii="Arial" w:hAnsi="Arial" w:cs="Arial"/>
          <w:b/>
          <w:sz w:val="24"/>
          <w:lang w:val="en-US"/>
        </w:rPr>
        <w:t xml:space="preserve"> </w:t>
      </w:r>
      <w:r>
        <w:rPr>
          <w:rFonts w:ascii="Arial" w:hAnsi="Arial" w:cs="Arial"/>
          <w:b/>
          <w:sz w:val="24"/>
          <w:lang w:val="en-US"/>
        </w:rPr>
        <w:t>21</w:t>
      </w:r>
      <w:r w:rsidRPr="00560F2C">
        <w:rPr>
          <w:rFonts w:ascii="Arial" w:hAnsi="Arial" w:cs="Arial"/>
          <w:b/>
          <w:sz w:val="24"/>
          <w:vertAlign w:val="superscript"/>
          <w:lang w:val="en-US"/>
        </w:rPr>
        <w:t>st</w:t>
      </w:r>
      <w:r w:rsidR="00A93BA0" w:rsidRPr="00EB3EDB">
        <w:rPr>
          <w:rFonts w:ascii="Arial" w:hAnsi="Arial" w:cs="Arial"/>
          <w:b/>
          <w:sz w:val="24"/>
          <w:lang w:val="en-US"/>
        </w:rPr>
        <w:t xml:space="preserve"> – </w:t>
      </w:r>
      <w:r>
        <w:rPr>
          <w:rFonts w:ascii="Arial" w:hAnsi="Arial" w:cs="Arial"/>
          <w:b/>
          <w:sz w:val="24"/>
          <w:lang w:val="en-US"/>
        </w:rPr>
        <w:t>25</w:t>
      </w:r>
      <w:r w:rsidRPr="00560F2C">
        <w:rPr>
          <w:rFonts w:ascii="Arial" w:hAnsi="Arial" w:cs="Arial"/>
          <w:b/>
          <w:sz w:val="24"/>
          <w:vertAlign w:val="superscript"/>
          <w:lang w:val="en-US"/>
        </w:rPr>
        <w:t>th</w:t>
      </w:r>
      <w:r>
        <w:rPr>
          <w:rFonts w:ascii="Arial" w:hAnsi="Arial" w:cs="Arial"/>
          <w:b/>
          <w:sz w:val="24"/>
          <w:lang w:val="en-US"/>
        </w:rPr>
        <w:t>, 2019</w:t>
      </w:r>
    </w:p>
    <w:p w14:paraId="7070EA16" w14:textId="77777777" w:rsidR="007F656C" w:rsidRPr="00EB3EDB" w:rsidRDefault="007F656C" w:rsidP="004D666D">
      <w:pPr>
        <w:spacing w:after="0"/>
        <w:ind w:left="1988" w:hanging="1988"/>
        <w:rPr>
          <w:rFonts w:ascii="Arial" w:hAnsi="Arial" w:cs="Arial"/>
          <w:b/>
          <w:sz w:val="24"/>
          <w:lang w:val="en-US"/>
        </w:rPr>
      </w:pPr>
    </w:p>
    <w:p w14:paraId="36D141E8" w14:textId="77777777" w:rsidR="00514DCF" w:rsidRPr="00EB3EDB" w:rsidRDefault="00514DCF" w:rsidP="00514DCF">
      <w:pPr>
        <w:spacing w:after="0"/>
        <w:ind w:left="1988" w:hanging="1988"/>
        <w:rPr>
          <w:rFonts w:ascii="Arial" w:hAnsi="Arial" w:cs="Arial"/>
          <w:b/>
          <w:sz w:val="24"/>
          <w:lang w:val="en-US"/>
        </w:rPr>
      </w:pPr>
      <w:r w:rsidRPr="00EB3EDB">
        <w:rPr>
          <w:rFonts w:ascii="Arial" w:hAnsi="Arial" w:cs="Arial"/>
          <w:b/>
          <w:sz w:val="24"/>
          <w:lang w:val="en-US"/>
        </w:rPr>
        <w:t>Source:</w:t>
      </w:r>
      <w:r w:rsidRPr="00EB3EDB">
        <w:rPr>
          <w:rFonts w:ascii="Arial" w:hAnsi="Arial" w:cs="Arial"/>
          <w:b/>
          <w:sz w:val="24"/>
          <w:lang w:val="en-US"/>
        </w:rPr>
        <w:tab/>
        <w:t>Intel Corporation</w:t>
      </w:r>
    </w:p>
    <w:p w14:paraId="14DA3B20" w14:textId="77205E8C" w:rsidR="005B3AB2" w:rsidRPr="00EB3EDB" w:rsidRDefault="008762F7" w:rsidP="00FB289B">
      <w:pPr>
        <w:spacing w:after="0"/>
        <w:ind w:left="1988" w:hanging="1988"/>
        <w:rPr>
          <w:rFonts w:ascii="Arial" w:hAnsi="Arial" w:cs="Arial"/>
          <w:b/>
          <w:sz w:val="24"/>
          <w:lang w:val="en-US"/>
        </w:rPr>
      </w:pPr>
      <w:r w:rsidRPr="00EB3EDB">
        <w:rPr>
          <w:rFonts w:ascii="Arial" w:hAnsi="Arial" w:cs="Arial"/>
          <w:b/>
          <w:sz w:val="24"/>
          <w:lang w:val="en-US"/>
        </w:rPr>
        <w:t>Title:</w:t>
      </w:r>
      <w:r w:rsidR="00FB289B" w:rsidRPr="00EB3EDB">
        <w:rPr>
          <w:rFonts w:ascii="Arial" w:hAnsi="Arial" w:cs="Arial"/>
          <w:b/>
          <w:sz w:val="24"/>
          <w:lang w:val="en-US"/>
        </w:rPr>
        <w:tab/>
      </w:r>
      <w:r w:rsidR="00562772" w:rsidRPr="00EB3EDB">
        <w:rPr>
          <w:rFonts w:ascii="Arial" w:hAnsi="Arial" w:cs="Arial"/>
          <w:b/>
          <w:sz w:val="24"/>
          <w:lang w:val="en-US"/>
        </w:rPr>
        <w:t xml:space="preserve">Sidelink Physical Structure </w:t>
      </w:r>
      <w:r w:rsidR="00527BFF">
        <w:rPr>
          <w:rFonts w:ascii="Arial" w:hAnsi="Arial" w:cs="Arial"/>
          <w:b/>
          <w:sz w:val="24"/>
          <w:lang w:val="en-US"/>
        </w:rPr>
        <w:t xml:space="preserve">Design </w:t>
      </w:r>
      <w:r w:rsidR="00562772" w:rsidRPr="00EB3EDB">
        <w:rPr>
          <w:rFonts w:ascii="Arial" w:hAnsi="Arial" w:cs="Arial"/>
          <w:b/>
          <w:sz w:val="24"/>
          <w:lang w:val="en-US"/>
        </w:rPr>
        <w:t>for NR V2X Communication</w:t>
      </w:r>
    </w:p>
    <w:p w14:paraId="131AE5F0" w14:textId="2FD7727A" w:rsidR="00103994" w:rsidRPr="00EB3EDB" w:rsidRDefault="008762F7" w:rsidP="00103994">
      <w:pPr>
        <w:spacing w:after="0"/>
        <w:ind w:left="1988" w:hanging="1988"/>
        <w:rPr>
          <w:rFonts w:ascii="Arial" w:hAnsi="Arial" w:cs="Arial"/>
          <w:b/>
          <w:sz w:val="24"/>
          <w:lang w:val="en-US"/>
        </w:rPr>
      </w:pPr>
      <w:r w:rsidRPr="00EB3EDB">
        <w:rPr>
          <w:rFonts w:ascii="Arial" w:hAnsi="Arial" w:cs="Arial"/>
          <w:b/>
          <w:sz w:val="24"/>
          <w:lang w:val="en-US"/>
        </w:rPr>
        <w:t>Agenda item:</w:t>
      </w:r>
      <w:r w:rsidRPr="00EB3EDB">
        <w:rPr>
          <w:rFonts w:ascii="Arial" w:hAnsi="Arial" w:cs="Arial"/>
          <w:b/>
          <w:sz w:val="24"/>
          <w:lang w:val="en-US"/>
        </w:rPr>
        <w:tab/>
      </w:r>
      <w:r w:rsidR="00561D34" w:rsidRPr="00EB3EDB">
        <w:rPr>
          <w:rFonts w:ascii="Arial" w:hAnsi="Arial" w:cs="Arial"/>
          <w:b/>
          <w:sz w:val="24"/>
          <w:lang w:val="en-US"/>
        </w:rPr>
        <w:t>7</w:t>
      </w:r>
      <w:r w:rsidR="00103994" w:rsidRPr="00EB3EDB">
        <w:rPr>
          <w:rFonts w:ascii="Arial" w:hAnsi="Arial" w:cs="Arial"/>
          <w:b/>
          <w:sz w:val="24"/>
          <w:lang w:val="en-US"/>
        </w:rPr>
        <w:t>.</w:t>
      </w:r>
      <w:r w:rsidR="00D507CF" w:rsidRPr="00EB3EDB">
        <w:rPr>
          <w:rFonts w:ascii="Arial" w:hAnsi="Arial" w:cs="Arial"/>
          <w:b/>
          <w:sz w:val="24"/>
          <w:lang w:val="en-US"/>
        </w:rPr>
        <w:t>2.4</w:t>
      </w:r>
      <w:r w:rsidR="00103994" w:rsidRPr="00EB3EDB">
        <w:rPr>
          <w:rFonts w:ascii="Arial" w:hAnsi="Arial" w:cs="Arial"/>
          <w:b/>
          <w:sz w:val="24"/>
          <w:lang w:val="en-US"/>
        </w:rPr>
        <w:t>.</w:t>
      </w:r>
      <w:r w:rsidR="004D666D" w:rsidRPr="00EB3EDB">
        <w:rPr>
          <w:rFonts w:ascii="Arial" w:hAnsi="Arial" w:cs="Arial"/>
          <w:b/>
          <w:sz w:val="24"/>
          <w:lang w:val="en-US"/>
        </w:rPr>
        <w:t>1</w:t>
      </w:r>
      <w:r w:rsidR="008D08D6">
        <w:rPr>
          <w:rFonts w:ascii="Arial" w:hAnsi="Arial" w:cs="Arial"/>
          <w:b/>
          <w:sz w:val="24"/>
          <w:lang w:val="en-US"/>
        </w:rPr>
        <w:t>.1</w:t>
      </w:r>
    </w:p>
    <w:p w14:paraId="09F3DB38" w14:textId="77777777" w:rsidR="008762F7" w:rsidRPr="00EB3EDB" w:rsidRDefault="008762F7" w:rsidP="008762F7">
      <w:pPr>
        <w:spacing w:after="0"/>
        <w:ind w:left="1988" w:hanging="1988"/>
        <w:rPr>
          <w:rFonts w:ascii="Arial" w:hAnsi="Arial" w:cs="Arial"/>
          <w:b/>
          <w:sz w:val="24"/>
          <w:lang w:val="en-US"/>
        </w:rPr>
      </w:pPr>
      <w:r w:rsidRPr="00EB3EDB">
        <w:rPr>
          <w:rFonts w:ascii="Arial" w:hAnsi="Arial" w:cs="Arial"/>
          <w:b/>
          <w:sz w:val="24"/>
          <w:lang w:val="en-US"/>
        </w:rPr>
        <w:t>Document for:</w:t>
      </w:r>
      <w:bookmarkStart w:id="1" w:name="DocumentFor"/>
      <w:bookmarkEnd w:id="1"/>
      <w:r w:rsidRPr="00EB3EDB">
        <w:rPr>
          <w:rFonts w:ascii="Arial" w:hAnsi="Arial" w:cs="Arial"/>
          <w:b/>
          <w:sz w:val="24"/>
          <w:lang w:val="en-US"/>
        </w:rPr>
        <w:tab/>
        <w:t>Discussion and Decision</w:t>
      </w:r>
    </w:p>
    <w:p w14:paraId="6B2D9B34" w14:textId="77777777" w:rsidR="00702009" w:rsidRPr="00900FA1" w:rsidRDefault="00E71EC1" w:rsidP="00900FA1">
      <w:pPr>
        <w:pStyle w:val="3GPPH1"/>
        <w:tabs>
          <w:tab w:val="clear" w:pos="432"/>
          <w:tab w:val="left" w:pos="425"/>
        </w:tabs>
        <w:ind w:left="425" w:hanging="425"/>
      </w:pPr>
      <w:r w:rsidRPr="00900FA1">
        <w:t>Introduction</w:t>
      </w:r>
    </w:p>
    <w:p w14:paraId="4FA80C01" w14:textId="59426F24" w:rsidR="00562772" w:rsidRPr="000153A0" w:rsidRDefault="00562772" w:rsidP="00562772">
      <w:pPr>
        <w:pStyle w:val="3GPPText"/>
      </w:pPr>
      <w:r w:rsidRPr="000153A0">
        <w:t xml:space="preserve">At the RAN#80 meeting, the study item on NR V2X was approved </w:t>
      </w:r>
      <w:r w:rsidRPr="000C3073">
        <w:fldChar w:fldCharType="begin"/>
      </w:r>
      <w:r w:rsidRPr="000153A0">
        <w:instrText xml:space="preserve"> REF _Ref520282793 \r \h </w:instrText>
      </w:r>
      <w:r w:rsidR="000153A0">
        <w:instrText xml:space="preserve"> \* MERGEFORMAT </w:instrText>
      </w:r>
      <w:r w:rsidRPr="000C3073">
        <w:fldChar w:fldCharType="separate"/>
      </w:r>
      <w:r w:rsidR="00527BFF">
        <w:t>[1]</w:t>
      </w:r>
      <w:r w:rsidRPr="000C3073">
        <w:fldChar w:fldCharType="end"/>
      </w:r>
      <w:r w:rsidRPr="000153A0">
        <w:t xml:space="preserve">. Study of technical solutions for sidelink design is one </w:t>
      </w:r>
      <w:r w:rsidRPr="004E5B89">
        <w:t>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0153A0" w14:paraId="73D4726F" w14:textId="77777777" w:rsidTr="00562772">
        <w:trPr>
          <w:trHeight w:val="2815"/>
        </w:trPr>
        <w:tc>
          <w:tcPr>
            <w:tcW w:w="9923" w:type="dxa"/>
            <w:shd w:val="clear" w:color="auto" w:fill="auto"/>
          </w:tcPr>
          <w:p w14:paraId="1D5BCEF0" w14:textId="77777777" w:rsidR="009165A4" w:rsidRPr="000153A0" w:rsidRDefault="009165A4" w:rsidP="009165A4">
            <w:pPr>
              <w:pStyle w:val="3GPPText"/>
              <w:rPr>
                <w:b/>
              </w:rPr>
            </w:pPr>
            <w:r w:rsidRPr="000153A0">
              <w:rPr>
                <w:b/>
              </w:rPr>
              <w:t>NR V2X SI Objective 1:</w:t>
            </w:r>
          </w:p>
          <w:p w14:paraId="661E9F02" w14:textId="77777777" w:rsidR="009165A4" w:rsidRPr="000153A0" w:rsidRDefault="009165A4" w:rsidP="009165A4">
            <w:pPr>
              <w:pStyle w:val="3GPPAgreements"/>
            </w:pPr>
            <w:r w:rsidRPr="000153A0">
              <w:t>Sidelink design [RAN1, RAN2]:</w:t>
            </w:r>
          </w:p>
          <w:p w14:paraId="3FC6F70E" w14:textId="77777777" w:rsidR="009165A4" w:rsidRPr="000153A0" w:rsidRDefault="009165A4" w:rsidP="009165A4">
            <w:pPr>
              <w:pStyle w:val="3GPPAgreements"/>
              <w:numPr>
                <w:ilvl w:val="1"/>
                <w:numId w:val="10"/>
              </w:numPr>
            </w:pPr>
            <w:r w:rsidRPr="000153A0">
              <w:t>Identify technical solutions for a NR sidelink design to meet the requirements of advanced V2X services, including</w:t>
            </w:r>
          </w:p>
          <w:p w14:paraId="4F009A12" w14:textId="77777777" w:rsidR="009165A4" w:rsidRPr="000153A0" w:rsidRDefault="009165A4" w:rsidP="009165A4">
            <w:pPr>
              <w:pStyle w:val="3GPPAgreements"/>
              <w:numPr>
                <w:ilvl w:val="2"/>
                <w:numId w:val="10"/>
              </w:numPr>
            </w:pPr>
            <w:r w:rsidRPr="000153A0">
              <w:t>Study the support of sidelink unicast, sidelink groupcast and sidelink broadcast</w:t>
            </w:r>
          </w:p>
          <w:p w14:paraId="6523710A" w14:textId="77777777" w:rsidR="009165A4" w:rsidRPr="000153A0" w:rsidRDefault="009165A4" w:rsidP="009165A4">
            <w:pPr>
              <w:pStyle w:val="3GPPAgreements"/>
              <w:numPr>
                <w:ilvl w:val="2"/>
                <w:numId w:val="10"/>
              </w:numPr>
              <w:rPr>
                <w:u w:val="single"/>
              </w:rPr>
            </w:pPr>
            <w:r w:rsidRPr="000153A0">
              <w:rPr>
                <w:u w:val="single"/>
              </w:rPr>
              <w:t>Study NR sidelink physical layer structures and procedure(s)</w:t>
            </w:r>
          </w:p>
          <w:p w14:paraId="1BB477EF" w14:textId="77777777" w:rsidR="009165A4" w:rsidRPr="000153A0" w:rsidRDefault="009165A4" w:rsidP="009165A4">
            <w:pPr>
              <w:pStyle w:val="3GPPAgreements"/>
              <w:numPr>
                <w:ilvl w:val="2"/>
                <w:numId w:val="10"/>
              </w:numPr>
            </w:pPr>
            <w:r w:rsidRPr="000153A0">
              <w:t>Study sidelink synchronization mechanism</w:t>
            </w:r>
          </w:p>
          <w:p w14:paraId="7569C37E" w14:textId="77777777" w:rsidR="009165A4" w:rsidRPr="000153A0" w:rsidRDefault="009165A4" w:rsidP="009165A4">
            <w:pPr>
              <w:pStyle w:val="3GPPAgreements"/>
              <w:numPr>
                <w:ilvl w:val="2"/>
                <w:numId w:val="10"/>
              </w:numPr>
            </w:pPr>
            <w:r w:rsidRPr="000153A0">
              <w:t>Study sidelink resource allocation mechanism (also including objective 3)</w:t>
            </w:r>
          </w:p>
          <w:p w14:paraId="31F0896A" w14:textId="757DB766" w:rsidR="00356F1C" w:rsidRPr="000153A0" w:rsidRDefault="009165A4" w:rsidP="009165A4">
            <w:pPr>
              <w:pStyle w:val="3GPPAgreements"/>
              <w:numPr>
                <w:ilvl w:val="0"/>
                <w:numId w:val="0"/>
              </w:numPr>
              <w:ind w:left="284" w:hanging="284"/>
            </w:pPr>
            <w:r w:rsidRPr="000153A0">
              <w:t>Study sidelink L2/L3 protocols</w:t>
            </w:r>
          </w:p>
        </w:tc>
      </w:tr>
    </w:tbl>
    <w:p w14:paraId="6ADD7193" w14:textId="1B9F0A28" w:rsidR="00BA11AD" w:rsidRPr="001002AE" w:rsidRDefault="00BA11AD" w:rsidP="001002AE">
      <w:pPr>
        <w:pStyle w:val="3GPPText"/>
      </w:pPr>
      <w:r w:rsidRPr="001002AE">
        <w:t>In November 2018</w:t>
      </w:r>
      <w:r w:rsidR="001002AE" w:rsidRPr="001002AE">
        <w:t>,</w:t>
      </w:r>
      <w:r w:rsidRPr="001002AE">
        <w:t xml:space="preserve"> during RAN1#9</w:t>
      </w:r>
      <w:r w:rsidR="009165A4" w:rsidRPr="001002AE">
        <w:t xml:space="preserve">5 </w:t>
      </w:r>
      <w:r w:rsidRPr="001002AE">
        <w:t>the following agreements</w:t>
      </w:r>
      <w:r w:rsidR="00E87309" w:rsidRPr="001002AE">
        <w:t xml:space="preserve"> and working assumptions </w:t>
      </w:r>
      <w:r w:rsidR="001002AE" w:rsidRPr="001002AE">
        <w:t xml:space="preserve">were reached </w:t>
      </w:r>
      <w:r w:rsidR="00E87309" w:rsidRPr="001002AE">
        <w:t>regarding the physical structure</w:t>
      </w:r>
      <w:r w:rsidRPr="001002AE">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11AD" w:rsidRPr="000153A0" w14:paraId="6485A5BA" w14:textId="77777777" w:rsidTr="00BA11AD">
        <w:trPr>
          <w:trHeight w:val="2815"/>
        </w:trPr>
        <w:tc>
          <w:tcPr>
            <w:tcW w:w="9854" w:type="dxa"/>
            <w:shd w:val="clear" w:color="auto" w:fill="auto"/>
          </w:tcPr>
          <w:p w14:paraId="4BA5CEA7" w14:textId="203E4AAB" w:rsidR="00E87309" w:rsidRPr="001002AE" w:rsidRDefault="001002AE" w:rsidP="00E87309">
            <w:pPr>
              <w:rPr>
                <w:b/>
                <w:sz w:val="22"/>
                <w:szCs w:val="22"/>
                <w:u w:val="single"/>
                <w:lang w:eastAsia="x-none"/>
              </w:rPr>
            </w:pPr>
            <w:r w:rsidRPr="001002AE">
              <w:rPr>
                <w:b/>
                <w:sz w:val="22"/>
                <w:szCs w:val="22"/>
                <w:u w:val="single"/>
                <w:lang w:eastAsia="x-none"/>
              </w:rPr>
              <w:t>RAN1#95 Agreements</w:t>
            </w:r>
          </w:p>
          <w:p w14:paraId="32F5B6CF" w14:textId="64137BA7" w:rsidR="00E87309" w:rsidRPr="001002AE" w:rsidRDefault="008B6E03" w:rsidP="003C4490">
            <w:pPr>
              <w:pStyle w:val="3GPPAgreements"/>
              <w:rPr>
                <w:sz w:val="20"/>
              </w:rPr>
            </w:pPr>
            <w:r>
              <w:rPr>
                <w:rFonts w:hint="eastAsia"/>
                <w:sz w:val="20"/>
              </w:rPr>
              <w:t>At least CP-OFDM is supported</w:t>
            </w:r>
          </w:p>
          <w:p w14:paraId="1772EA62" w14:textId="77777777" w:rsidR="00E87309" w:rsidRPr="001002AE" w:rsidRDefault="00E87309" w:rsidP="003C4490">
            <w:pPr>
              <w:pStyle w:val="3GPPAgreements"/>
              <w:rPr>
                <w:sz w:val="20"/>
              </w:rPr>
            </w:pPr>
            <w:r w:rsidRPr="001002AE">
              <w:rPr>
                <w:rFonts w:hint="eastAsia"/>
                <w:sz w:val="20"/>
              </w:rPr>
              <w:t xml:space="preserve">Continue study on whether to support DFT-S-OFDM including </w:t>
            </w:r>
            <w:r w:rsidRPr="001002AE">
              <w:rPr>
                <w:sz w:val="20"/>
              </w:rPr>
              <w:t>the</w:t>
            </w:r>
            <w:r w:rsidRPr="001002AE">
              <w:rPr>
                <w:rFonts w:hint="eastAsia"/>
                <w:sz w:val="20"/>
              </w:rPr>
              <w:t xml:space="preserve"> potential issues and the following potential benefit:</w:t>
            </w:r>
          </w:p>
          <w:p w14:paraId="2E967A82" w14:textId="77777777" w:rsidR="00E87309" w:rsidRPr="001002AE" w:rsidRDefault="00E87309" w:rsidP="003C4490">
            <w:pPr>
              <w:pStyle w:val="3GPPAgreements"/>
              <w:numPr>
                <w:ilvl w:val="1"/>
                <w:numId w:val="10"/>
              </w:numPr>
              <w:rPr>
                <w:sz w:val="20"/>
              </w:rPr>
            </w:pPr>
            <w:r w:rsidRPr="001002AE">
              <w:rPr>
                <w:rFonts w:hint="eastAsia"/>
                <w:sz w:val="20"/>
              </w:rPr>
              <w:t>Synchronization coverage enhancement</w:t>
            </w:r>
          </w:p>
          <w:p w14:paraId="5DE69CF3" w14:textId="77777777" w:rsidR="00E87309" w:rsidRPr="001002AE" w:rsidRDefault="00E87309" w:rsidP="003C4490">
            <w:pPr>
              <w:pStyle w:val="3GPPAgreements"/>
              <w:numPr>
                <w:ilvl w:val="1"/>
                <w:numId w:val="10"/>
              </w:numPr>
              <w:rPr>
                <w:sz w:val="20"/>
              </w:rPr>
            </w:pPr>
            <w:r w:rsidRPr="001002AE">
              <w:rPr>
                <w:rFonts w:hint="eastAsia"/>
                <w:sz w:val="20"/>
              </w:rPr>
              <w:t xml:space="preserve">PSCCH coverage </w:t>
            </w:r>
            <w:r w:rsidRPr="001002AE">
              <w:rPr>
                <w:sz w:val="20"/>
              </w:rPr>
              <w:t>enhancement</w:t>
            </w:r>
            <w:r w:rsidRPr="001002AE">
              <w:rPr>
                <w:rFonts w:hint="eastAsia"/>
                <w:sz w:val="20"/>
              </w:rPr>
              <w:t>, e.g., with Option 2 of PSCCH/PSSCH multiplexing with the restriction that PSCCH and PSSCH use adjacent frequency resources</w:t>
            </w:r>
          </w:p>
          <w:p w14:paraId="731FFA4E" w14:textId="77777777" w:rsidR="00E87309" w:rsidRPr="001002AE" w:rsidRDefault="00E87309" w:rsidP="003C4490">
            <w:pPr>
              <w:pStyle w:val="3GPPAgreements"/>
              <w:numPr>
                <w:ilvl w:val="1"/>
                <w:numId w:val="10"/>
              </w:numPr>
              <w:rPr>
                <w:sz w:val="20"/>
              </w:rPr>
            </w:pPr>
            <w:r w:rsidRPr="001002AE">
              <w:rPr>
                <w:rFonts w:hint="eastAsia"/>
                <w:sz w:val="20"/>
              </w:rPr>
              <w:t>Feedback channel coverage enhancement</w:t>
            </w:r>
          </w:p>
          <w:p w14:paraId="3BC2A728" w14:textId="54CC76E7" w:rsidR="00E87309" w:rsidRPr="001002AE" w:rsidRDefault="00E87309" w:rsidP="003C4490">
            <w:pPr>
              <w:pStyle w:val="3GPPAgreements"/>
              <w:rPr>
                <w:sz w:val="20"/>
              </w:rPr>
            </w:pPr>
            <w:r w:rsidRPr="001002AE">
              <w:rPr>
                <w:rFonts w:hint="eastAsia"/>
                <w:sz w:val="20"/>
              </w:rPr>
              <w:t>A single waveform is used in all the</w:t>
            </w:r>
            <w:r w:rsidR="008B6E03">
              <w:rPr>
                <w:rFonts w:hint="eastAsia"/>
                <w:sz w:val="20"/>
              </w:rPr>
              <w:t xml:space="preserve"> sidelink channels in a carrier</w:t>
            </w:r>
          </w:p>
          <w:p w14:paraId="35937476" w14:textId="1859E96B" w:rsidR="00E87309" w:rsidRPr="001002AE" w:rsidRDefault="00E87309" w:rsidP="003C4490">
            <w:pPr>
              <w:pStyle w:val="3GPPAgreements"/>
              <w:numPr>
                <w:ilvl w:val="1"/>
                <w:numId w:val="10"/>
              </w:numPr>
              <w:rPr>
                <w:sz w:val="20"/>
              </w:rPr>
            </w:pPr>
            <w:r w:rsidRPr="001002AE">
              <w:rPr>
                <w:rFonts w:hint="eastAsia"/>
                <w:sz w:val="20"/>
              </w:rPr>
              <w:t>Note: A sequence based channel c</w:t>
            </w:r>
            <w:r w:rsidR="008B6E03">
              <w:rPr>
                <w:rFonts w:hint="eastAsia"/>
                <w:sz w:val="20"/>
              </w:rPr>
              <w:t>an be supported in any waveform</w:t>
            </w:r>
          </w:p>
          <w:p w14:paraId="74E79EEB" w14:textId="122021B3" w:rsidR="00E87309" w:rsidRPr="001002AE" w:rsidRDefault="00E87309" w:rsidP="003C4490">
            <w:pPr>
              <w:pStyle w:val="3GPPAgreements"/>
              <w:numPr>
                <w:ilvl w:val="1"/>
                <w:numId w:val="10"/>
              </w:numPr>
              <w:rPr>
                <w:sz w:val="20"/>
              </w:rPr>
            </w:pPr>
            <w:r w:rsidRPr="001002AE">
              <w:rPr>
                <w:rFonts w:hint="eastAsia"/>
                <w:sz w:val="20"/>
              </w:rPr>
              <w:t xml:space="preserve">(Pre-)configuration will be used to determine the used waveform if the specification supports </w:t>
            </w:r>
            <w:r w:rsidRPr="001002AE">
              <w:rPr>
                <w:sz w:val="20"/>
              </w:rPr>
              <w:t>multiple</w:t>
            </w:r>
            <w:r w:rsidR="008B6E03">
              <w:rPr>
                <w:rFonts w:hint="eastAsia"/>
                <w:sz w:val="20"/>
              </w:rPr>
              <w:t xml:space="preserve"> waveforms</w:t>
            </w:r>
          </w:p>
          <w:p w14:paraId="48AFEB6D" w14:textId="77777777" w:rsidR="003C4490" w:rsidRPr="001002AE" w:rsidRDefault="003C4490" w:rsidP="003C4490">
            <w:pPr>
              <w:pStyle w:val="3GPPAgreements"/>
              <w:numPr>
                <w:ilvl w:val="0"/>
                <w:numId w:val="0"/>
              </w:numPr>
              <w:ind w:left="284" w:hanging="284"/>
              <w:rPr>
                <w:sz w:val="20"/>
              </w:rPr>
            </w:pPr>
          </w:p>
          <w:p w14:paraId="5D8943BA" w14:textId="77777777" w:rsidR="00E87309" w:rsidRPr="001002AE" w:rsidRDefault="00E87309" w:rsidP="003C4490">
            <w:pPr>
              <w:pStyle w:val="3GPPAgreements"/>
              <w:rPr>
                <w:sz w:val="20"/>
              </w:rPr>
            </w:pPr>
            <w:r w:rsidRPr="001002AE">
              <w:rPr>
                <w:sz w:val="20"/>
              </w:rPr>
              <w:t>For PSCCH/PSSCH in FR1, NR V2X supports normal CP for 15kHz, 30kHz, 60kHz</w:t>
            </w:r>
            <w:r w:rsidRPr="001002AE">
              <w:rPr>
                <w:rFonts w:hint="eastAsia"/>
                <w:sz w:val="20"/>
              </w:rPr>
              <w:t xml:space="preserve">, and extended CP for </w:t>
            </w:r>
            <w:r w:rsidRPr="001002AE">
              <w:rPr>
                <w:sz w:val="20"/>
              </w:rPr>
              <w:t>60kHz.</w:t>
            </w:r>
          </w:p>
          <w:p w14:paraId="75F82F34" w14:textId="6CC531B1" w:rsidR="00E87309" w:rsidRPr="001002AE" w:rsidRDefault="00E87309" w:rsidP="001002AE">
            <w:pPr>
              <w:pStyle w:val="3GPPAgreements"/>
              <w:numPr>
                <w:ilvl w:val="1"/>
                <w:numId w:val="10"/>
              </w:numPr>
              <w:rPr>
                <w:sz w:val="20"/>
              </w:rPr>
            </w:pPr>
            <w:r w:rsidRPr="001002AE">
              <w:rPr>
                <w:rFonts w:hint="eastAsia"/>
                <w:sz w:val="20"/>
              </w:rPr>
              <w:t>FF</w:t>
            </w:r>
            <w:r w:rsidR="008B6E03">
              <w:rPr>
                <w:rFonts w:hint="eastAsia"/>
                <w:sz w:val="20"/>
              </w:rPr>
              <w:t>S extended CP for 30 kHz in FR1</w:t>
            </w:r>
          </w:p>
          <w:p w14:paraId="4D37C8AA" w14:textId="77777777" w:rsidR="00E87309" w:rsidRPr="001002AE" w:rsidRDefault="00E87309" w:rsidP="003C4490">
            <w:pPr>
              <w:pStyle w:val="3GPPAgreements"/>
              <w:rPr>
                <w:sz w:val="20"/>
              </w:rPr>
            </w:pPr>
            <w:r w:rsidRPr="001002AE">
              <w:rPr>
                <w:sz w:val="20"/>
              </w:rPr>
              <w:t>FFS CP f</w:t>
            </w:r>
            <w:r w:rsidRPr="001002AE">
              <w:rPr>
                <w:rFonts w:hint="eastAsia"/>
                <w:sz w:val="20"/>
              </w:rPr>
              <w:t xml:space="preserve">or </w:t>
            </w:r>
            <w:r w:rsidRPr="001002AE">
              <w:rPr>
                <w:sz w:val="20"/>
              </w:rPr>
              <w:t xml:space="preserve">PSCCH/PSSCH in </w:t>
            </w:r>
            <w:r w:rsidRPr="001002AE">
              <w:rPr>
                <w:rFonts w:hint="eastAsia"/>
                <w:sz w:val="20"/>
              </w:rPr>
              <w:t>FR2</w:t>
            </w:r>
          </w:p>
          <w:p w14:paraId="7019F573" w14:textId="77777777" w:rsidR="00E87309" w:rsidRPr="001002AE" w:rsidRDefault="00E87309" w:rsidP="001002AE">
            <w:pPr>
              <w:pStyle w:val="3GPPAgreements"/>
              <w:numPr>
                <w:ilvl w:val="1"/>
                <w:numId w:val="10"/>
              </w:numPr>
              <w:rPr>
                <w:sz w:val="20"/>
              </w:rPr>
            </w:pPr>
            <w:r w:rsidRPr="001002AE">
              <w:rPr>
                <w:sz w:val="20"/>
              </w:rPr>
              <w:t xml:space="preserve">E.g., NR V2X supports normal CP for 60kHz and 120kHz, </w:t>
            </w:r>
            <w:r w:rsidRPr="001002AE">
              <w:rPr>
                <w:rFonts w:hint="eastAsia"/>
                <w:sz w:val="20"/>
              </w:rPr>
              <w:t>and extended CP for</w:t>
            </w:r>
            <w:r w:rsidRPr="001002AE">
              <w:rPr>
                <w:sz w:val="20"/>
              </w:rPr>
              <w:t xml:space="preserve"> 60kHz</w:t>
            </w:r>
          </w:p>
          <w:p w14:paraId="2EEA38DC" w14:textId="6410432B" w:rsidR="00E87309" w:rsidRPr="001002AE" w:rsidRDefault="00E87309" w:rsidP="001002AE">
            <w:pPr>
              <w:pStyle w:val="3GPPAgreements"/>
              <w:numPr>
                <w:ilvl w:val="2"/>
                <w:numId w:val="10"/>
              </w:numPr>
              <w:rPr>
                <w:sz w:val="20"/>
              </w:rPr>
            </w:pPr>
            <w:r w:rsidRPr="001002AE">
              <w:rPr>
                <w:rFonts w:hint="eastAsia"/>
                <w:sz w:val="20"/>
              </w:rPr>
              <w:t xml:space="preserve">FFS extended CP for </w:t>
            </w:r>
            <w:r w:rsidRPr="001002AE">
              <w:rPr>
                <w:sz w:val="20"/>
              </w:rPr>
              <w:t>120</w:t>
            </w:r>
            <w:r w:rsidRPr="001002AE">
              <w:rPr>
                <w:rFonts w:hint="eastAsia"/>
                <w:sz w:val="20"/>
              </w:rPr>
              <w:t xml:space="preserve"> kHz in FR</w:t>
            </w:r>
            <w:r w:rsidRPr="001002AE">
              <w:rPr>
                <w:sz w:val="20"/>
              </w:rPr>
              <w:t>2</w:t>
            </w:r>
          </w:p>
          <w:p w14:paraId="5849949B" w14:textId="5C03A114" w:rsidR="001002AE" w:rsidRPr="008B6E03" w:rsidRDefault="00E87309" w:rsidP="008B6E03">
            <w:pPr>
              <w:pStyle w:val="3GPPAgreements"/>
              <w:rPr>
                <w:sz w:val="20"/>
              </w:rPr>
            </w:pPr>
            <w:r w:rsidRPr="001002AE">
              <w:rPr>
                <w:sz w:val="20"/>
              </w:rPr>
              <w:t>Only one combination</w:t>
            </w:r>
            <w:r w:rsidRPr="001002AE">
              <w:rPr>
                <w:rFonts w:hint="eastAsia"/>
                <w:sz w:val="20"/>
              </w:rPr>
              <w:t xml:space="preserve"> of CP length and SCS </w:t>
            </w:r>
            <w:r w:rsidRPr="001002AE">
              <w:rPr>
                <w:sz w:val="20"/>
              </w:rPr>
              <w:t xml:space="preserve">is </w:t>
            </w:r>
            <w:r w:rsidRPr="001002AE">
              <w:rPr>
                <w:rFonts w:hint="eastAsia"/>
                <w:sz w:val="20"/>
              </w:rPr>
              <w:t>used in a carrier at a given time</w:t>
            </w:r>
            <w:r w:rsidRPr="001002AE">
              <w:rPr>
                <w:sz w:val="20"/>
              </w:rPr>
              <w:t xml:space="preserve"> for NR V2X UEs communicating with each other using SL</w:t>
            </w:r>
          </w:p>
          <w:p w14:paraId="19D6E7F6" w14:textId="77777777" w:rsidR="001002AE" w:rsidRPr="001002AE" w:rsidRDefault="001002AE" w:rsidP="001002AE">
            <w:pPr>
              <w:pStyle w:val="3GPPAgreements"/>
              <w:numPr>
                <w:ilvl w:val="0"/>
                <w:numId w:val="0"/>
              </w:numPr>
              <w:rPr>
                <w:sz w:val="20"/>
              </w:rPr>
            </w:pPr>
          </w:p>
          <w:p w14:paraId="026D2FF7" w14:textId="77777777" w:rsidR="00E87309" w:rsidRPr="001002AE" w:rsidRDefault="00E87309" w:rsidP="00E87309">
            <w:pPr>
              <w:rPr>
                <w:lang w:val="en-US" w:eastAsia="x-none"/>
              </w:rPr>
            </w:pPr>
            <w:r w:rsidRPr="001002AE">
              <w:rPr>
                <w:rFonts w:hint="eastAsia"/>
                <w:highlight w:val="darkYellow"/>
                <w:lang w:eastAsia="ko-KR"/>
              </w:rPr>
              <w:lastRenderedPageBreak/>
              <w:t>Working assumption</w:t>
            </w:r>
            <w:r w:rsidRPr="001002AE">
              <w:rPr>
                <w:rFonts w:hint="eastAsia"/>
                <w:lang w:eastAsia="ko-KR"/>
              </w:rPr>
              <w:t>:</w:t>
            </w:r>
          </w:p>
          <w:p w14:paraId="31D5D958" w14:textId="77777777" w:rsidR="00E87309" w:rsidRPr="001002AE" w:rsidRDefault="00E87309" w:rsidP="003C4490">
            <w:pPr>
              <w:pStyle w:val="3GPPAgreements"/>
              <w:rPr>
                <w:sz w:val="20"/>
                <w:lang w:eastAsia="ko-KR"/>
              </w:rPr>
            </w:pPr>
            <w:r w:rsidRPr="001002AE">
              <w:rPr>
                <w:sz w:val="20"/>
                <w:lang w:eastAsia="ko-KR"/>
              </w:rPr>
              <w:t xml:space="preserve">Regarding </w:t>
            </w:r>
            <w:r w:rsidRPr="001002AE">
              <w:rPr>
                <w:sz w:val="20"/>
              </w:rPr>
              <w:t>PSCCH</w:t>
            </w:r>
            <w:r w:rsidRPr="001002AE">
              <w:rPr>
                <w:sz w:val="20"/>
                <w:lang w:eastAsia="ko-KR"/>
              </w:rPr>
              <w:t xml:space="preserve"> / </w:t>
            </w:r>
            <w:r w:rsidRPr="001002AE">
              <w:rPr>
                <w:sz w:val="20"/>
              </w:rPr>
              <w:t>PSSCH</w:t>
            </w:r>
            <w:r w:rsidRPr="001002AE">
              <w:rPr>
                <w:sz w:val="20"/>
                <w:lang w:eastAsia="ko-KR"/>
              </w:rPr>
              <w:t xml:space="preserve"> multiplexing, at least option 3 is supported</w:t>
            </w:r>
            <w:r w:rsidRPr="001002AE">
              <w:rPr>
                <w:rFonts w:hint="eastAsia"/>
                <w:sz w:val="20"/>
                <w:lang w:eastAsia="ko-KR"/>
              </w:rPr>
              <w:t xml:space="preserve"> for CP-OFDM</w:t>
            </w:r>
            <w:r w:rsidRPr="001002AE">
              <w:rPr>
                <w:sz w:val="20"/>
                <w:lang w:eastAsia="ko-KR"/>
              </w:rPr>
              <w:t>.</w:t>
            </w:r>
          </w:p>
          <w:p w14:paraId="73FFCACD" w14:textId="77777777" w:rsidR="00E87309" w:rsidRPr="001002AE" w:rsidRDefault="00E87309" w:rsidP="001002AE">
            <w:pPr>
              <w:pStyle w:val="3GPPAgreements"/>
              <w:numPr>
                <w:ilvl w:val="1"/>
                <w:numId w:val="10"/>
              </w:numPr>
              <w:rPr>
                <w:sz w:val="20"/>
                <w:lang w:eastAsia="ko-KR"/>
              </w:rPr>
            </w:pPr>
            <w:r w:rsidRPr="001002AE">
              <w:rPr>
                <w:rFonts w:hint="eastAsia"/>
                <w:sz w:val="20"/>
                <w:lang w:eastAsia="ko-KR"/>
              </w:rPr>
              <w:t xml:space="preserve">RAN1 assumes that transient period is not needed between symbols </w:t>
            </w:r>
            <w:r w:rsidRPr="001002AE">
              <w:rPr>
                <w:sz w:val="20"/>
                <w:lang w:eastAsia="ko-KR"/>
              </w:rPr>
              <w:t xml:space="preserve">containing </w:t>
            </w:r>
            <w:r w:rsidRPr="001002AE">
              <w:rPr>
                <w:rFonts w:hint="eastAsia"/>
                <w:sz w:val="20"/>
                <w:lang w:eastAsia="ko-KR"/>
              </w:rPr>
              <w:t>PSCCH</w:t>
            </w:r>
            <w:r w:rsidRPr="001002AE">
              <w:rPr>
                <w:sz w:val="20"/>
                <w:lang w:eastAsia="ko-KR"/>
              </w:rPr>
              <w:t xml:space="preserve"> and symbols not containing PSCCH </w:t>
            </w:r>
            <w:r w:rsidRPr="001002AE">
              <w:rPr>
                <w:rFonts w:hint="eastAsia"/>
                <w:sz w:val="20"/>
                <w:lang w:eastAsia="ko-KR"/>
              </w:rPr>
              <w:t>in the supported design of option 3.</w:t>
            </w:r>
          </w:p>
          <w:p w14:paraId="37141668" w14:textId="77777777" w:rsidR="00E87309" w:rsidRPr="001002AE" w:rsidRDefault="00E87309" w:rsidP="001002AE">
            <w:pPr>
              <w:pStyle w:val="3GPPAgreements"/>
              <w:numPr>
                <w:ilvl w:val="1"/>
                <w:numId w:val="10"/>
              </w:numPr>
              <w:rPr>
                <w:sz w:val="20"/>
                <w:lang w:eastAsia="ko-KR"/>
              </w:rPr>
            </w:pPr>
            <w:r w:rsidRPr="001002AE">
              <w:rPr>
                <w:rFonts w:hint="eastAsia"/>
                <w:sz w:val="20"/>
                <w:lang w:eastAsia="ko-KR"/>
              </w:rPr>
              <w:t>FFS how to determine the starting symbol of PSCCH and the associated PSSCH</w:t>
            </w:r>
          </w:p>
          <w:p w14:paraId="18AC580B" w14:textId="77777777" w:rsidR="00E87309" w:rsidRPr="001002AE" w:rsidRDefault="00E87309" w:rsidP="001002AE">
            <w:pPr>
              <w:pStyle w:val="3GPPAgreements"/>
              <w:numPr>
                <w:ilvl w:val="1"/>
                <w:numId w:val="10"/>
              </w:numPr>
              <w:rPr>
                <w:sz w:val="20"/>
                <w:lang w:eastAsia="ko-KR"/>
              </w:rPr>
            </w:pPr>
            <w:r w:rsidRPr="001002AE">
              <w:rPr>
                <w:sz w:val="20"/>
                <w:lang w:eastAsia="ko-KR"/>
              </w:rPr>
              <w:t xml:space="preserve">FFS for </w:t>
            </w:r>
            <w:r w:rsidRPr="001002AE">
              <w:rPr>
                <w:rFonts w:hint="eastAsia"/>
                <w:sz w:val="20"/>
                <w:lang w:eastAsia="ko-KR"/>
              </w:rPr>
              <w:t>other options</w:t>
            </w:r>
            <w:r w:rsidRPr="001002AE">
              <w:rPr>
                <w:sz w:val="20"/>
                <w:lang w:eastAsia="ko-KR"/>
              </w:rPr>
              <w:t>. e.g. whether some of them are supported to increase PSCCH coverage.</w:t>
            </w:r>
          </w:p>
          <w:p w14:paraId="26BA63AE" w14:textId="77777777" w:rsidR="00E87309" w:rsidRDefault="00E87309" w:rsidP="00E87309">
            <w:pPr>
              <w:rPr>
                <w:lang w:eastAsia="ko-KR"/>
              </w:rPr>
            </w:pPr>
          </w:p>
          <w:p w14:paraId="6AC6B298" w14:textId="77777777" w:rsidR="00E87309" w:rsidRPr="00FB6206" w:rsidRDefault="00E87309" w:rsidP="00E87309">
            <w:pPr>
              <w:spacing w:before="120" w:after="60"/>
              <w:jc w:val="both"/>
              <w:rPr>
                <w:highlight w:val="darkYellow"/>
                <w:lang w:eastAsia="ko-KR"/>
              </w:rPr>
            </w:pPr>
            <w:r w:rsidRPr="00FB6206">
              <w:rPr>
                <w:highlight w:val="darkYellow"/>
                <w:lang w:eastAsia="ko-KR"/>
              </w:rPr>
              <w:t>Working assumption:</w:t>
            </w:r>
          </w:p>
          <w:p w14:paraId="12691635" w14:textId="0733E992" w:rsidR="00BA11AD" w:rsidRPr="00E87309" w:rsidRDefault="00E87309" w:rsidP="008B6E03">
            <w:pPr>
              <w:pStyle w:val="3GPPAgreements"/>
              <w:rPr>
                <w:lang w:eastAsia="ko-KR"/>
              </w:rPr>
            </w:pPr>
            <w:r w:rsidRPr="008B6E03">
              <w:rPr>
                <w:rFonts w:hint="eastAsia"/>
                <w:sz w:val="20"/>
                <w:lang w:eastAsia="ko-KR"/>
              </w:rPr>
              <w:t>For RAN1 evaluation</w:t>
            </w:r>
            <w:r w:rsidRPr="008B6E03">
              <w:rPr>
                <w:sz w:val="20"/>
                <w:lang w:eastAsia="ko-KR"/>
              </w:rPr>
              <w:t xml:space="preserve"> purpose only, </w:t>
            </w:r>
            <w:r w:rsidRPr="008B6E03">
              <w:rPr>
                <w:rFonts w:hint="eastAsia"/>
                <w:sz w:val="20"/>
                <w:lang w:eastAsia="ko-KR"/>
              </w:rPr>
              <w:t xml:space="preserve">until RAN4 response on AGC and </w:t>
            </w:r>
            <w:r w:rsidRPr="008B6E03">
              <w:rPr>
                <w:sz w:val="20"/>
                <w:lang w:eastAsia="ko-KR"/>
              </w:rPr>
              <w:t>switching</w:t>
            </w:r>
            <w:r w:rsidRPr="008B6E03">
              <w:rPr>
                <w:rFonts w:hint="eastAsia"/>
                <w:sz w:val="20"/>
                <w:lang w:eastAsia="ko-KR"/>
              </w:rPr>
              <w:t xml:space="preserve"> time, it is assumed that one symbol is used for AGC and </w:t>
            </w:r>
            <w:r w:rsidRPr="008B6E03">
              <w:rPr>
                <w:sz w:val="20"/>
                <w:lang w:eastAsia="ko-KR"/>
              </w:rPr>
              <w:t>another one</w:t>
            </w:r>
            <w:r w:rsidRPr="008B6E03">
              <w:rPr>
                <w:rFonts w:hint="eastAsia"/>
                <w:sz w:val="20"/>
                <w:lang w:eastAsia="ko-KR"/>
              </w:rPr>
              <w:t xml:space="preserve"> symbol is used for TX/RX switching.</w:t>
            </w:r>
          </w:p>
        </w:tc>
      </w:tr>
    </w:tbl>
    <w:p w14:paraId="30D78096" w14:textId="26CBABF2" w:rsidR="00841EAE" w:rsidRPr="001002AE" w:rsidRDefault="00562772" w:rsidP="001002AE">
      <w:pPr>
        <w:pStyle w:val="3GPPText"/>
      </w:pPr>
      <w:r w:rsidRPr="001002AE">
        <w:lastRenderedPageBreak/>
        <w:t xml:space="preserve">In this contribution, we focus on NR sidelink physical layer structures for eV2X use cases. Our views on other NR-V2X design aspects are summarized in companion </w:t>
      </w:r>
      <w:r w:rsidRPr="000839A7">
        <w:t>contributions</w:t>
      </w:r>
      <w:r w:rsidR="007D34FC" w:rsidRPr="000839A7">
        <w:t xml:space="preserve"> </w:t>
      </w:r>
      <w:r w:rsidR="000839A7" w:rsidRPr="000839A7">
        <w:fldChar w:fldCharType="begin"/>
      </w:r>
      <w:r w:rsidR="000839A7" w:rsidRPr="000839A7">
        <w:instrText xml:space="preserve"> REF _Ref535013639 \n \h </w:instrText>
      </w:r>
      <w:r w:rsidR="000839A7">
        <w:instrText xml:space="preserve"> \* MERGEFORMAT </w:instrText>
      </w:r>
      <w:r w:rsidR="000839A7" w:rsidRPr="000839A7">
        <w:fldChar w:fldCharType="separate"/>
      </w:r>
      <w:r w:rsidR="00527BFF">
        <w:t>[5]</w:t>
      </w:r>
      <w:r w:rsidR="000839A7" w:rsidRPr="000839A7">
        <w:fldChar w:fldCharType="end"/>
      </w:r>
      <w:r w:rsidR="000839A7" w:rsidRPr="000839A7">
        <w:t>-</w:t>
      </w:r>
      <w:r w:rsidR="000839A7" w:rsidRPr="000839A7">
        <w:fldChar w:fldCharType="begin"/>
      </w:r>
      <w:r w:rsidR="000839A7" w:rsidRPr="000839A7">
        <w:instrText xml:space="preserve"> REF _Ref535013644 \n \h </w:instrText>
      </w:r>
      <w:r w:rsidR="000839A7">
        <w:instrText xml:space="preserve"> \* MERGEFORMAT </w:instrText>
      </w:r>
      <w:r w:rsidR="000839A7" w:rsidRPr="000839A7">
        <w:fldChar w:fldCharType="separate"/>
      </w:r>
      <w:r w:rsidR="00527BFF">
        <w:t>[12]</w:t>
      </w:r>
      <w:r w:rsidR="000839A7" w:rsidRPr="000839A7">
        <w:fldChar w:fldCharType="end"/>
      </w:r>
      <w:r w:rsidRPr="000839A7">
        <w:t>.</w:t>
      </w:r>
      <w:r w:rsidR="000039BB" w:rsidRPr="000839A7">
        <w:t xml:space="preserve"> </w:t>
      </w:r>
      <w:r w:rsidR="00841EAE" w:rsidRPr="000839A7">
        <w:t>The</w:t>
      </w:r>
      <w:r w:rsidR="00841EAE" w:rsidRPr="001002AE">
        <w:t xml:space="preserve"> discussion is </w:t>
      </w:r>
      <w:r w:rsidR="00DA2570" w:rsidRPr="001002AE">
        <w:t xml:space="preserve">mainly focusing on </w:t>
      </w:r>
      <w:r w:rsidR="00841EAE" w:rsidRPr="001002AE">
        <w:t xml:space="preserve">Frequency Range 1 (FR1) and a carrier frequency in the Intelligent Transportation Systems (ITS) band at 5.9 GHz. The general arguments </w:t>
      </w:r>
      <w:r w:rsidR="00DA2570" w:rsidRPr="001002AE">
        <w:t xml:space="preserve">and considerations </w:t>
      </w:r>
      <w:r w:rsidR="00841EAE" w:rsidRPr="001002AE">
        <w:t>are also valid for FR2</w:t>
      </w:r>
      <w:r w:rsidR="00DA2570" w:rsidRPr="001002AE">
        <w:t xml:space="preserve"> </w:t>
      </w:r>
      <w:r w:rsidR="004E28DB" w:rsidRPr="001002AE">
        <w:t xml:space="preserve">and other FR1 </w:t>
      </w:r>
      <w:r w:rsidR="00DA2570" w:rsidRPr="001002AE">
        <w:t>band</w:t>
      </w:r>
      <w:r w:rsidR="004E28DB" w:rsidRPr="001002AE">
        <w:t>s as well</w:t>
      </w:r>
      <w:r w:rsidR="00841EAE" w:rsidRPr="001002AE">
        <w:t xml:space="preserve">. </w:t>
      </w:r>
      <w:r w:rsidR="00834452" w:rsidRPr="001002AE">
        <w:t xml:space="preserve">However, it always needs to be ensured that there is a parametrization of the system offering sufficient performance for all bands currently considered for NR, as </w:t>
      </w:r>
      <w:r w:rsidR="00E31392" w:rsidRPr="001002AE">
        <w:t xml:space="preserve">it </w:t>
      </w:r>
      <w:r w:rsidR="00834452" w:rsidRPr="001002AE">
        <w:t>is possibi</w:t>
      </w:r>
      <w:r w:rsidR="00E31392" w:rsidRPr="001002AE">
        <w:t xml:space="preserve">lity that these frequency will be </w:t>
      </w:r>
      <w:r w:rsidR="00834452" w:rsidRPr="001002AE">
        <w:t xml:space="preserve">used for NR V2X. </w:t>
      </w:r>
    </w:p>
    <w:p w14:paraId="566CD1DC" w14:textId="77777777" w:rsidR="0017661D" w:rsidRPr="00D33D3F" w:rsidRDefault="00B77A60" w:rsidP="00D33D3F">
      <w:pPr>
        <w:pStyle w:val="3GPPH1"/>
      </w:pPr>
      <w:r w:rsidRPr="00D33D3F">
        <w:t xml:space="preserve">Sidelink </w:t>
      </w:r>
      <w:r w:rsidR="00562772" w:rsidRPr="00D33D3F">
        <w:t>Frame Structure Considerations</w:t>
      </w:r>
    </w:p>
    <w:p w14:paraId="5DA253C8" w14:textId="3C748A2B" w:rsidR="00D507CF" w:rsidRPr="00A8569F" w:rsidRDefault="0089148E" w:rsidP="001002AE">
      <w:pPr>
        <w:pStyle w:val="3GPPH2"/>
        <w:tabs>
          <w:tab w:val="clear" w:pos="567"/>
          <w:tab w:val="clear" w:pos="2376"/>
          <w:tab w:val="num" w:pos="284"/>
        </w:tabs>
        <w:ind w:left="284" w:hanging="284"/>
      </w:pPr>
      <w:r w:rsidRPr="00A8569F">
        <w:t>Sidelink Slot Format</w:t>
      </w:r>
    </w:p>
    <w:p w14:paraId="44291CEF" w14:textId="0C6A42E2" w:rsidR="00976C20" w:rsidRDefault="00976C20" w:rsidP="00976C20">
      <w:pPr>
        <w:pStyle w:val="3GPPText"/>
      </w:pPr>
      <w:r w:rsidRPr="000153A0">
        <w:t>Considering that sidelink development for eV2X or other use cases may continue evolve in future releases, the possibility to operate with different slot formats is beneficial from forward compatibility perspective and therefore should be con</w:t>
      </w:r>
      <w:r w:rsidR="00A86A62">
        <w:t>sidered from the first release.</w:t>
      </w:r>
    </w:p>
    <w:p w14:paraId="37750F73" w14:textId="7ACD04C9" w:rsidR="00562772" w:rsidRDefault="00562772" w:rsidP="001002AE">
      <w:pPr>
        <w:pStyle w:val="3GPPH2"/>
        <w:tabs>
          <w:tab w:val="clear" w:pos="567"/>
          <w:tab w:val="clear" w:pos="2376"/>
          <w:tab w:val="num" w:pos="284"/>
        </w:tabs>
        <w:ind w:left="284" w:hanging="284"/>
        <w:rPr>
          <w:lang w:val="en-US"/>
        </w:rPr>
      </w:pPr>
      <w:r w:rsidRPr="001002AE">
        <w:t>Cyclic</w:t>
      </w:r>
      <w:r w:rsidRPr="00E401C0">
        <w:rPr>
          <w:lang w:val="en-US"/>
        </w:rPr>
        <w:t xml:space="preserve"> Prefix</w:t>
      </w:r>
    </w:p>
    <w:p w14:paraId="33A3030A" w14:textId="77777777" w:rsidR="009B0A19" w:rsidRPr="00D7060B" w:rsidRDefault="009B0A19" w:rsidP="009B0A19">
      <w:pPr>
        <w:pStyle w:val="3GPPText"/>
      </w:pPr>
      <w:r w:rsidRPr="00D7060B">
        <w:t xml:space="preserve">In NR, the CP scales with the SCS and per SCS </w:t>
      </w:r>
      <w:r>
        <w:t xml:space="preserve">there are </w:t>
      </w:r>
      <w:r w:rsidRPr="00D7060B">
        <w:t>only two options: normal and extended CP. There are a number of important design aspects that need to be taken into account to ensure a proper operation of the system in all possible scenarios:</w:t>
      </w:r>
    </w:p>
    <w:p w14:paraId="0FB85E0B" w14:textId="77777777" w:rsidR="009B0A19" w:rsidRPr="000C3073" w:rsidRDefault="009B0A19" w:rsidP="00D55B13">
      <w:pPr>
        <w:pStyle w:val="ListParagraph"/>
        <w:numPr>
          <w:ilvl w:val="0"/>
          <w:numId w:val="13"/>
        </w:numPr>
        <w:spacing w:before="120"/>
        <w:ind w:left="270" w:hanging="270"/>
        <w:jc w:val="both"/>
      </w:pPr>
      <w:r w:rsidRPr="00D33D3F">
        <w:rPr>
          <w:rFonts w:ascii="Times New Roman" w:hAnsi="Times New Roman"/>
          <w:lang w:eastAsia="zh-CN"/>
        </w:rPr>
        <w:t xml:space="preserve">In contrast to a base station controlled transmission like in UL there is no timing advance signaling at sidelink to align the timing at which the signals from different devices are received. Therefore, the signal from different devices could experience a significant time difference at the receiver. Assuming the maximum distance between two devices transmitting in the same TTI is 0.5 km and full time synchronization of the devices, we have in the worst case a delay of  </w:t>
      </w:r>
      <m:oMath>
        <m:f>
          <m:fPr>
            <m:ctrlPr>
              <w:rPr>
                <w:rFonts w:ascii="Cambria Math" w:hAnsi="Cambria Math"/>
                <w:lang w:eastAsia="zh-CN"/>
              </w:rPr>
            </m:ctrlPr>
          </m:fPr>
          <m:num>
            <m:r>
              <m:rPr>
                <m:sty m:val="p"/>
              </m:rPr>
              <w:rPr>
                <w:rFonts w:ascii="Cambria Math" w:hAnsi="Cambria Math"/>
                <w:lang w:eastAsia="zh-CN"/>
              </w:rPr>
              <m:t>0.5</m:t>
            </m:r>
            <m:r>
              <w:rPr>
                <w:rFonts w:ascii="Cambria Math" w:hAnsi="Cambria Math"/>
                <w:lang w:eastAsia="zh-CN"/>
              </w:rPr>
              <m:t>km</m:t>
            </m:r>
          </m:num>
          <m:den>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o</m:t>
                </m:r>
              </m:sub>
            </m:sSub>
          </m:den>
        </m:f>
        <m:r>
          <m:rPr>
            <m:sty m:val="p"/>
          </m:rPr>
          <w:rPr>
            <w:rFonts w:ascii="Cambria Math" w:hAnsi="Cambria Math"/>
            <w:lang w:eastAsia="zh-CN"/>
          </w:rPr>
          <m:t xml:space="preserve">=1.67 </m:t>
        </m:r>
        <m:r>
          <w:rPr>
            <w:rFonts w:ascii="Cambria Math" w:hAnsi="Cambria Math"/>
            <w:lang w:eastAsia="zh-CN"/>
          </w:rPr>
          <m:t>μs</m:t>
        </m:r>
      </m:oMath>
      <w:r w:rsidRPr="00D33D3F">
        <w:rPr>
          <w:rFonts w:ascii="Times New Roman" w:hAnsi="Times New Roman"/>
          <w:lang w:eastAsia="zh-CN"/>
        </w:rPr>
        <w:t xml:space="preserve"> between the signals from two users arriving at the receiver. If we assume a simplified scenario with free space propagation, one device transmitting at a distance of 50m and another from a distance of 0.5 km, than the receive power difference between these two devices is about 20 dB. If for example the transmission of these devices are frequency domain multiplexed into different parts of the band, a receiver should be capable of covering the signal dynamics of both devices. </w:t>
      </w:r>
    </w:p>
    <w:p w14:paraId="2EFC8372" w14:textId="77777777" w:rsidR="009B0A19" w:rsidRPr="000C3073" w:rsidRDefault="009B0A19" w:rsidP="00D55B13">
      <w:pPr>
        <w:pStyle w:val="ListParagraph"/>
        <w:numPr>
          <w:ilvl w:val="0"/>
          <w:numId w:val="13"/>
        </w:numPr>
        <w:spacing w:before="60" w:after="60"/>
        <w:ind w:left="270" w:hanging="270"/>
        <w:jc w:val="both"/>
        <w:rPr>
          <w:lang w:eastAsia="zh-CN"/>
        </w:rPr>
      </w:pPr>
      <w:r>
        <w:rPr>
          <w:rFonts w:ascii="Times New Roman" w:hAnsi="Times New Roman"/>
          <w:lang w:eastAsia="zh-CN"/>
        </w:rPr>
        <w:t xml:space="preserve">Given </w:t>
      </w:r>
      <w:r w:rsidRPr="00D33D3F">
        <w:rPr>
          <w:rFonts w:ascii="Times New Roman" w:hAnsi="Times New Roman"/>
          <w:lang w:eastAsia="zh-CN"/>
        </w:rPr>
        <w:t>that synchronization is still</w:t>
      </w:r>
      <w:r>
        <w:rPr>
          <w:rFonts w:ascii="Times New Roman" w:hAnsi="Times New Roman"/>
          <w:lang w:eastAsia="zh-CN"/>
        </w:rPr>
        <w:t xml:space="preserve"> </w:t>
      </w:r>
      <w:r w:rsidRPr="00D33D3F">
        <w:rPr>
          <w:rFonts w:ascii="Times New Roman" w:hAnsi="Times New Roman"/>
          <w:lang w:eastAsia="zh-CN"/>
        </w:rPr>
        <w:t>based on various sources including GNSS, gNB and SLSS</w:t>
      </w:r>
      <w:r>
        <w:rPr>
          <w:rFonts w:ascii="Times New Roman" w:hAnsi="Times New Roman"/>
          <w:lang w:eastAsia="zh-CN"/>
        </w:rPr>
        <w:t>,</w:t>
      </w:r>
      <w:r w:rsidRPr="00D33D3F">
        <w:rPr>
          <w:rFonts w:ascii="Times New Roman" w:hAnsi="Times New Roman"/>
          <w:lang w:eastAsia="zh-CN"/>
        </w:rPr>
        <w:t xml:space="preserve"> we can assume that the synchronization of different devices is not perfect, this is an additional aspect that needs to be taken into account for CP considerations given that different sources will give different synchronization quality in terms of time and frequency. For instance</w:t>
      </w:r>
      <w:r>
        <w:rPr>
          <w:rFonts w:ascii="Times New Roman" w:hAnsi="Times New Roman"/>
          <w:lang w:eastAsia="zh-CN"/>
        </w:rPr>
        <w:t>,</w:t>
      </w:r>
      <w:r w:rsidRPr="00D33D3F">
        <w:rPr>
          <w:rFonts w:ascii="Times New Roman" w:hAnsi="Times New Roman"/>
          <w:lang w:eastAsia="zh-CN"/>
        </w:rPr>
        <w:t xml:space="preserve"> synchronization with gNB imposes additional error which is determined by </w:t>
      </w:r>
      <w:r>
        <w:rPr>
          <w:rFonts w:ascii="Times New Roman" w:hAnsi="Times New Roman"/>
          <w:lang w:eastAsia="zh-CN"/>
        </w:rPr>
        <w:t xml:space="preserve">the </w:t>
      </w:r>
      <w:r w:rsidRPr="00D33D3F">
        <w:rPr>
          <w:rFonts w:ascii="Times New Roman" w:hAnsi="Times New Roman"/>
          <w:lang w:eastAsia="zh-CN"/>
        </w:rPr>
        <w:t xml:space="preserve">propagation delay and Doppler effects on </w:t>
      </w:r>
      <w:r>
        <w:rPr>
          <w:rFonts w:ascii="Times New Roman" w:hAnsi="Times New Roman"/>
          <w:lang w:eastAsia="zh-CN"/>
        </w:rPr>
        <w:t xml:space="preserve">the </w:t>
      </w:r>
      <w:r w:rsidRPr="00D33D3F">
        <w:rPr>
          <w:rFonts w:ascii="Times New Roman" w:hAnsi="Times New Roman"/>
          <w:lang w:eastAsia="zh-CN"/>
        </w:rPr>
        <w:t>gNB-UE lin</w:t>
      </w:r>
      <w:r>
        <w:rPr>
          <w:rFonts w:ascii="Times New Roman" w:hAnsi="Times New Roman"/>
          <w:lang w:eastAsia="zh-CN"/>
        </w:rPr>
        <w:t>k</w:t>
      </w:r>
      <w:r w:rsidRPr="00D33D3F">
        <w:rPr>
          <w:rFonts w:ascii="Times New Roman" w:hAnsi="Times New Roman"/>
          <w:lang w:eastAsia="zh-CN"/>
        </w:rPr>
        <w:t>.</w:t>
      </w:r>
    </w:p>
    <w:p w14:paraId="284B6FC7" w14:textId="2D8BD464" w:rsidR="009B0A19" w:rsidRPr="000C3073" w:rsidRDefault="009B0A19" w:rsidP="00D55B13">
      <w:pPr>
        <w:pStyle w:val="ListParagraph"/>
        <w:numPr>
          <w:ilvl w:val="0"/>
          <w:numId w:val="13"/>
        </w:numPr>
        <w:spacing w:before="60" w:after="60"/>
        <w:ind w:left="270" w:hanging="270"/>
        <w:jc w:val="both"/>
        <w:rPr>
          <w:lang w:eastAsia="zh-CN"/>
        </w:rPr>
      </w:pPr>
      <w:r w:rsidRPr="00D33D3F">
        <w:rPr>
          <w:rFonts w:ascii="Times New Roman" w:hAnsi="Times New Roman"/>
          <w:lang w:eastAsia="zh-CN"/>
        </w:rPr>
        <w:t xml:space="preserve">In </w:t>
      </w:r>
      <w:r w:rsidRPr="000839A7">
        <w:rPr>
          <w:rFonts w:ascii="Times New Roman" w:hAnsi="Times New Roman"/>
          <w:lang w:eastAsia="zh-CN"/>
        </w:rPr>
        <w:t xml:space="preserve">the assumption for the channel model in </w:t>
      </w:r>
      <w:r w:rsidR="00A86A62" w:rsidRPr="000839A7">
        <w:rPr>
          <w:rFonts w:ascii="Times New Roman" w:hAnsi="Times New Roman"/>
          <w:lang w:eastAsia="zh-CN"/>
        </w:rPr>
        <w:fldChar w:fldCharType="begin"/>
      </w:r>
      <w:r w:rsidR="00A86A62" w:rsidRPr="000839A7">
        <w:rPr>
          <w:rFonts w:ascii="Times New Roman" w:hAnsi="Times New Roman"/>
          <w:lang w:eastAsia="zh-CN"/>
        </w:rPr>
        <w:instrText xml:space="preserve"> REF _Ref535013199 \n \h </w:instrText>
      </w:r>
      <w:r w:rsidR="000839A7">
        <w:rPr>
          <w:rFonts w:ascii="Times New Roman" w:hAnsi="Times New Roman"/>
          <w:lang w:eastAsia="zh-CN"/>
        </w:rPr>
        <w:instrText xml:space="preserve"> \* MERGEFORMAT </w:instrText>
      </w:r>
      <w:r w:rsidR="00A86A62" w:rsidRPr="000839A7">
        <w:rPr>
          <w:rFonts w:ascii="Times New Roman" w:hAnsi="Times New Roman"/>
          <w:lang w:eastAsia="zh-CN"/>
        </w:rPr>
      </w:r>
      <w:r w:rsidR="00A86A62" w:rsidRPr="000839A7">
        <w:rPr>
          <w:rFonts w:ascii="Times New Roman" w:hAnsi="Times New Roman"/>
          <w:lang w:eastAsia="zh-CN"/>
        </w:rPr>
        <w:fldChar w:fldCharType="separate"/>
      </w:r>
      <w:r w:rsidR="00527BFF">
        <w:rPr>
          <w:rFonts w:ascii="Times New Roman" w:hAnsi="Times New Roman"/>
          <w:lang w:eastAsia="zh-CN"/>
        </w:rPr>
        <w:t>[3]</w:t>
      </w:r>
      <w:r w:rsidR="00A86A62" w:rsidRPr="000839A7">
        <w:rPr>
          <w:rFonts w:ascii="Times New Roman" w:hAnsi="Times New Roman"/>
          <w:lang w:eastAsia="zh-CN"/>
        </w:rPr>
        <w:fldChar w:fldCharType="end"/>
      </w:r>
      <w:r w:rsidRPr="000839A7">
        <w:rPr>
          <w:rFonts w:ascii="Times New Roman" w:hAnsi="Times New Roman"/>
          <w:lang w:eastAsia="zh-CN"/>
        </w:rPr>
        <w:t xml:space="preserve">, the longest channel has an RMS delay spread of 93.4 ns in the ITS band at 5.9 GHz. This leads to a maximum delay spread of about 900 ns. Other channel measurements as the one in </w:t>
      </w:r>
      <w:r w:rsidR="00A86A62" w:rsidRPr="000839A7">
        <w:rPr>
          <w:rFonts w:ascii="Times New Roman" w:hAnsi="Times New Roman"/>
          <w:lang w:eastAsia="zh-CN"/>
        </w:rPr>
        <w:fldChar w:fldCharType="begin"/>
      </w:r>
      <w:r w:rsidR="00A86A62" w:rsidRPr="000839A7">
        <w:rPr>
          <w:rFonts w:ascii="Times New Roman" w:hAnsi="Times New Roman"/>
          <w:lang w:eastAsia="zh-CN"/>
        </w:rPr>
        <w:instrText xml:space="preserve"> REF _Ref535013181 \n \h </w:instrText>
      </w:r>
      <w:r w:rsidR="000839A7">
        <w:rPr>
          <w:rFonts w:ascii="Times New Roman" w:hAnsi="Times New Roman"/>
          <w:lang w:eastAsia="zh-CN"/>
        </w:rPr>
        <w:instrText xml:space="preserve"> \* MERGEFORMAT </w:instrText>
      </w:r>
      <w:r w:rsidR="00A86A62" w:rsidRPr="000839A7">
        <w:rPr>
          <w:rFonts w:ascii="Times New Roman" w:hAnsi="Times New Roman"/>
          <w:lang w:eastAsia="zh-CN"/>
        </w:rPr>
      </w:r>
      <w:r w:rsidR="00A86A62" w:rsidRPr="000839A7">
        <w:rPr>
          <w:rFonts w:ascii="Times New Roman" w:hAnsi="Times New Roman"/>
          <w:lang w:eastAsia="zh-CN"/>
        </w:rPr>
        <w:fldChar w:fldCharType="separate"/>
      </w:r>
      <w:r w:rsidR="00527BFF">
        <w:rPr>
          <w:rFonts w:ascii="Times New Roman" w:hAnsi="Times New Roman"/>
          <w:lang w:eastAsia="zh-CN"/>
        </w:rPr>
        <w:t>[4]</w:t>
      </w:r>
      <w:r w:rsidR="00A86A62" w:rsidRPr="000839A7">
        <w:rPr>
          <w:rFonts w:ascii="Times New Roman" w:hAnsi="Times New Roman"/>
          <w:lang w:eastAsia="zh-CN"/>
        </w:rPr>
        <w:fldChar w:fldCharType="end"/>
      </w:r>
      <w:r w:rsidR="00A86A62" w:rsidRPr="000839A7">
        <w:rPr>
          <w:rFonts w:ascii="Times New Roman" w:hAnsi="Times New Roman"/>
          <w:lang w:eastAsia="zh-CN"/>
        </w:rPr>
        <w:t xml:space="preserve"> </w:t>
      </w:r>
      <w:r w:rsidRPr="000839A7">
        <w:rPr>
          <w:rFonts w:ascii="Times New Roman" w:hAnsi="Times New Roman"/>
          <w:lang w:eastAsia="zh-CN"/>
        </w:rPr>
        <w:t>show that a channel</w:t>
      </w:r>
      <w:r w:rsidRPr="00D33D3F">
        <w:rPr>
          <w:rFonts w:ascii="Times New Roman" w:hAnsi="Times New Roman"/>
          <w:lang w:eastAsia="zh-CN"/>
        </w:rPr>
        <w:t xml:space="preserve"> might even have a longer delay spread than the one assumed for the modelling</w:t>
      </w:r>
    </w:p>
    <w:p w14:paraId="710BE415" w14:textId="77777777" w:rsidR="009B0A19" w:rsidRDefault="009B0A19" w:rsidP="009B0A19">
      <w:pPr>
        <w:pStyle w:val="3GPPText"/>
      </w:pPr>
      <w:r w:rsidRPr="00D7060B">
        <w:lastRenderedPageBreak/>
        <w:t xml:space="preserve">Based on discussion, we consider 30 kHz </w:t>
      </w:r>
      <w:r>
        <w:t>normal CP (</w:t>
      </w:r>
      <w:r w:rsidRPr="00D7060B">
        <w:t>NCP</w:t>
      </w:r>
      <w:r>
        <w:t>)</w:t>
      </w:r>
      <w:r w:rsidRPr="00D7060B">
        <w:t xml:space="preserve"> and 60 kHz </w:t>
      </w:r>
      <w:r>
        <w:t>extended CP (</w:t>
      </w:r>
      <w:r w:rsidRPr="00D7060B">
        <w:t>ECP</w:t>
      </w:r>
      <w:r>
        <w:t>)</w:t>
      </w:r>
      <w:r w:rsidRPr="00D7060B">
        <w:t xml:space="preserve"> as a viable option for NR-V2X sidelink co</w:t>
      </w:r>
      <w:r>
        <w:t>mmunication. However, given that</w:t>
      </w:r>
      <w:r w:rsidRPr="00D7060B">
        <w:t xml:space="preserve"> 60 kHz ECP has much higher CP overhead (25 % instead of 7 %) and is therefore more inefficient. A system with 60 kHz and NCP has only a cyclic prefix of 1.17 us, accommodating multiple not fully synchronized UEs at a receiver under the assumptions of a maximum delay spread of 900 ns seems impossible. </w:t>
      </w:r>
    </w:p>
    <w:p w14:paraId="1B588777" w14:textId="25804DDE" w:rsidR="008F40A7" w:rsidRDefault="004E5B89" w:rsidP="008F40A7">
      <w:pPr>
        <w:pStyle w:val="3GPPText"/>
      </w:pPr>
      <w:r>
        <w:t xml:space="preserve">For </w:t>
      </w:r>
      <w:r w:rsidR="006179BA">
        <w:t xml:space="preserve">30 kHz SCS only NCP is used </w:t>
      </w:r>
      <w:r w:rsidR="009B0A19">
        <w:t>in</w:t>
      </w:r>
      <w:r w:rsidR="006179BA">
        <w:t xml:space="preserve"> the NR Uu interface. This results in the cyclic prefix of about 2.34 us. During the discussion in RAN1#95 some companies raised concern that this might not be sufficient. </w:t>
      </w:r>
      <w:r w:rsidR="009B0A19">
        <w:t>I</w:t>
      </w:r>
      <w:r w:rsidR="006179BA">
        <w:t>t was suggested that ECP can be used to increase the CP length</w:t>
      </w:r>
      <w:r w:rsidR="009C3F78">
        <w:t xml:space="preserve"> to 8.33 us. However, since for FR1 the CP of LTE V2X and also NR </w:t>
      </w:r>
      <w:r w:rsidR="009B0A19">
        <w:t>6</w:t>
      </w:r>
      <w:r w:rsidR="009C3F78">
        <w:t xml:space="preserve">0 kHz SCS with ECP of about 4 us is considered to be sufficient, ECP for 30 kHz has a too large overhead. In fact, considering that only a CP of 4 us is required the 25% CP overhead could be reduced to about 12.5%. For ECP only 12 OFDM-symbols are </w:t>
      </w:r>
      <w:r w:rsidR="009C3F78" w:rsidRPr="000839A7">
        <w:t xml:space="preserve">transmitted per slot. With the current assumptions the first one is used for AGC adaptation and the last for Tx/Rx switching. </w:t>
      </w:r>
      <w:r w:rsidR="0004570A" w:rsidRPr="000839A7">
        <w:t>Therefore instead of introducing extended CP the</w:t>
      </w:r>
      <w:r w:rsidR="008F40A7" w:rsidRPr="000839A7">
        <w:t xml:space="preserve"> optimized slot format </w:t>
      </w:r>
      <w:r w:rsidR="0004570A" w:rsidRPr="000839A7">
        <w:t xml:space="preserve">for 30kHz SCS </w:t>
      </w:r>
      <w:r w:rsidR="008F40A7" w:rsidRPr="000839A7">
        <w:t>should be studied.</w:t>
      </w:r>
    </w:p>
    <w:p w14:paraId="0FDAF63C" w14:textId="77777777" w:rsidR="006C5A5A" w:rsidRDefault="006C5A5A" w:rsidP="008F40A7">
      <w:pPr>
        <w:pStyle w:val="3GPPText"/>
      </w:pPr>
    </w:p>
    <w:p w14:paraId="120B3F6F" w14:textId="77777777" w:rsidR="009B0A19" w:rsidRPr="000153A0" w:rsidRDefault="009B0A19" w:rsidP="00FC7316">
      <w:pPr>
        <w:pStyle w:val="3GPPText"/>
        <w:numPr>
          <w:ilvl w:val="0"/>
          <w:numId w:val="11"/>
        </w:numPr>
      </w:pPr>
    </w:p>
    <w:p w14:paraId="1C7FED02" w14:textId="77777777" w:rsidR="009B0A19" w:rsidRPr="0027776F" w:rsidRDefault="009B0A19" w:rsidP="009B0A19">
      <w:pPr>
        <w:pStyle w:val="3GPPText"/>
        <w:numPr>
          <w:ilvl w:val="1"/>
          <w:numId w:val="11"/>
        </w:numPr>
      </w:pPr>
      <w:r>
        <w:rPr>
          <w:b/>
        </w:rPr>
        <w:t>In order to keep compatibility with the Uu interface, support the same combinations of CP length and SCS</w:t>
      </w:r>
    </w:p>
    <w:p w14:paraId="76460809" w14:textId="284E60BB" w:rsidR="002B7264" w:rsidRPr="006C5A5A" w:rsidRDefault="002B7264" w:rsidP="00051041">
      <w:pPr>
        <w:pStyle w:val="3GPPText"/>
        <w:numPr>
          <w:ilvl w:val="1"/>
          <w:numId w:val="11"/>
        </w:numPr>
      </w:pPr>
      <w:r>
        <w:rPr>
          <w:b/>
        </w:rPr>
        <w:t xml:space="preserve">Study optimization of the slot format for 30 kHz SCS with </w:t>
      </w:r>
      <w:r w:rsidR="00EA0CE9">
        <w:rPr>
          <w:b/>
        </w:rPr>
        <w:t>longer</w:t>
      </w:r>
      <w:r>
        <w:rPr>
          <w:b/>
        </w:rPr>
        <w:t xml:space="preserve"> CP length</w:t>
      </w:r>
      <w:r w:rsidR="0004570A">
        <w:rPr>
          <w:b/>
        </w:rPr>
        <w:t xml:space="preserve"> instead of supporting extended CP for 30kHz SCS</w:t>
      </w:r>
    </w:p>
    <w:p w14:paraId="5E250947" w14:textId="77777777" w:rsidR="006C5A5A" w:rsidRPr="00D33D3F" w:rsidRDefault="006C5A5A" w:rsidP="006C5A5A">
      <w:pPr>
        <w:pStyle w:val="3GPPText"/>
      </w:pPr>
    </w:p>
    <w:p w14:paraId="035EBC27" w14:textId="77777777" w:rsidR="0089148E" w:rsidRPr="00E401C0" w:rsidRDefault="0089148E" w:rsidP="00D33D3F">
      <w:pPr>
        <w:pStyle w:val="3GPPH1"/>
        <w:rPr>
          <w:lang w:val="en-US"/>
        </w:rPr>
      </w:pPr>
      <w:r w:rsidRPr="00E401C0">
        <w:rPr>
          <w:lang w:val="en-US"/>
        </w:rPr>
        <w:t>Implementation Specific Considerations</w:t>
      </w:r>
    </w:p>
    <w:p w14:paraId="7E9C5E13" w14:textId="51CF7294" w:rsidR="00BA11AD" w:rsidRPr="00BA11AD" w:rsidRDefault="000153A0" w:rsidP="001002AE">
      <w:pPr>
        <w:pStyle w:val="3GPPH2"/>
        <w:tabs>
          <w:tab w:val="clear" w:pos="567"/>
          <w:tab w:val="clear" w:pos="2376"/>
          <w:tab w:val="num" w:pos="284"/>
        </w:tabs>
        <w:ind w:left="284" w:hanging="284"/>
        <w:rPr>
          <w:lang w:val="en-US"/>
        </w:rPr>
      </w:pPr>
      <w:r>
        <w:rPr>
          <w:lang w:val="en-US"/>
        </w:rPr>
        <w:t xml:space="preserve"> </w:t>
      </w:r>
      <w:r w:rsidR="0089148E" w:rsidRPr="00E401C0">
        <w:rPr>
          <w:lang w:val="en-US"/>
        </w:rPr>
        <w:t>AGC</w:t>
      </w:r>
      <w:r w:rsidR="00461126">
        <w:rPr>
          <w:lang w:val="en-US"/>
        </w:rPr>
        <w:t xml:space="preserve"> and TX-Rx Switching gap</w:t>
      </w:r>
    </w:p>
    <w:p w14:paraId="5EDCB79F" w14:textId="1043524F" w:rsidR="009B0A19" w:rsidRPr="00267A9E" w:rsidRDefault="009B0A19" w:rsidP="009B0A19">
      <w:pPr>
        <w:pStyle w:val="3GPPText"/>
      </w:pPr>
      <w:r w:rsidRPr="00267A9E">
        <w:t xml:space="preserve">The </w:t>
      </w:r>
      <w:r w:rsidRPr="000839A7">
        <w:t xml:space="preserve">current working assumption is that the AGC needs 15 us to adapt to the optimal power level in FR1. According to the reply from RAN4 in </w:t>
      </w:r>
      <w:r w:rsidR="000839A7" w:rsidRPr="000839A7">
        <w:fldChar w:fldCharType="begin"/>
      </w:r>
      <w:r w:rsidR="000839A7" w:rsidRPr="000839A7">
        <w:instrText xml:space="preserve"> REF _Ref535004871 \n \h </w:instrText>
      </w:r>
      <w:r w:rsidR="000839A7">
        <w:instrText xml:space="preserve"> \* MERGEFORMAT </w:instrText>
      </w:r>
      <w:r w:rsidR="000839A7" w:rsidRPr="000839A7">
        <w:fldChar w:fldCharType="separate"/>
      </w:r>
      <w:r w:rsidR="00527BFF">
        <w:t>[2]</w:t>
      </w:r>
      <w:r w:rsidR="000839A7" w:rsidRPr="000839A7">
        <w:fldChar w:fldCharType="end"/>
      </w:r>
      <w:r w:rsidR="000839A7">
        <w:t>,</w:t>
      </w:r>
      <w:r w:rsidRPr="000839A7">
        <w:t xml:space="preserve"> the</w:t>
      </w:r>
      <w:r w:rsidRPr="00267A9E">
        <w:t xml:space="preserve"> current assumption for the necessary Tx/Rx switching gap is 13 us. Dependent on if a single SCS will be agreed or multiple SCS need to be supported there are different options.</w:t>
      </w:r>
    </w:p>
    <w:p w14:paraId="547D4346" w14:textId="77777777" w:rsidR="009B0A19" w:rsidRPr="00267A9E" w:rsidRDefault="009B0A19" w:rsidP="009B0A19">
      <w:pPr>
        <w:pStyle w:val="3GPPText"/>
      </w:pPr>
      <w:r w:rsidRPr="00267A9E">
        <w:t xml:space="preserve">In the case that all SCS values specified in Rel. 15 NR for FR1 need to be supported, i.e. 15, 30, 60 kHz, to achieve a uniform design for all SCS, we need to design the system in a way that it also works in the worst case scenario. In this case, this means we should design for the shortest symbol duration, which is 17.86 us for the case of 60 kHz. The whole first OFDM symbol of a slot needs to be reserved for AGC adaptation and the last symbol of a slot is not transmitted. </w:t>
      </w:r>
    </w:p>
    <w:p w14:paraId="648ABF93" w14:textId="77777777" w:rsidR="009B0A19" w:rsidRDefault="009B0A19" w:rsidP="009B0A19">
      <w:pPr>
        <w:pStyle w:val="3GPPText"/>
      </w:pPr>
      <w:r w:rsidRPr="00267A9E">
        <w:t xml:space="preserve">If RAN1 can agree on 30 kHz as the only SCS for </w:t>
      </w:r>
      <w:r>
        <w:t xml:space="preserve">the ITS band </w:t>
      </w:r>
      <w:r w:rsidRPr="00267A9E">
        <w:t xml:space="preserve">NR V2X sidelink in Rel. 16, there is another option available:  In this case the OFDM has a duration of 35.71 us and it is sufficient to accommodate the Tx/Rx switching as well as the AGC adaptation. We could then dedicate the first half of the first OFDM symbol in a slot to the Tx/Rx switching and in the second half each UE </w:t>
      </w:r>
      <w:r>
        <w:t xml:space="preserve">can </w:t>
      </w:r>
      <w:r w:rsidRPr="00267A9E">
        <w:t xml:space="preserve">transmit </w:t>
      </w:r>
      <w:r>
        <w:t>known training signal that can be used for AGC training or coarse synchronization purposes</w:t>
      </w:r>
      <w:r w:rsidRPr="00267A9E">
        <w:t>.</w:t>
      </w:r>
      <w:r>
        <w:t xml:space="preserve"> A similar approach is also possible for 15 kHz SCS.</w:t>
      </w:r>
    </w:p>
    <w:p w14:paraId="703DD9D7" w14:textId="77777777" w:rsidR="006C5A5A" w:rsidRDefault="006C5A5A" w:rsidP="009B0A19">
      <w:pPr>
        <w:pStyle w:val="3GPPText"/>
      </w:pPr>
    </w:p>
    <w:p w14:paraId="0964DECC" w14:textId="77777777" w:rsidR="009B0A19" w:rsidRPr="000153A0" w:rsidRDefault="009B0A19" w:rsidP="009B0A19">
      <w:pPr>
        <w:pStyle w:val="3GPPText"/>
        <w:numPr>
          <w:ilvl w:val="0"/>
          <w:numId w:val="11"/>
        </w:numPr>
      </w:pPr>
    </w:p>
    <w:p w14:paraId="7DC3E9C9" w14:textId="63F27339" w:rsidR="009B0A19" w:rsidRDefault="009B0A19" w:rsidP="009B0A19">
      <w:pPr>
        <w:pStyle w:val="3GPPAgreements"/>
        <w:rPr>
          <w:b/>
        </w:rPr>
      </w:pPr>
      <w:r>
        <w:rPr>
          <w:b/>
        </w:rPr>
        <w:t>In case of SCS specific optimizations,</w:t>
      </w:r>
    </w:p>
    <w:p w14:paraId="5FECAE44" w14:textId="77777777" w:rsidR="009B0A19" w:rsidRPr="00F14C32" w:rsidRDefault="009B0A19" w:rsidP="009B0A19">
      <w:pPr>
        <w:pStyle w:val="3GPPAgreements"/>
        <w:numPr>
          <w:ilvl w:val="1"/>
          <w:numId w:val="10"/>
        </w:numPr>
        <w:rPr>
          <w:b/>
        </w:rPr>
      </w:pPr>
      <w:r>
        <w:rPr>
          <w:b/>
        </w:rPr>
        <w:t>Consider the following option for TX/RX switching and AGC handling in case of 15 and 30 kHz SCS:</w:t>
      </w:r>
    </w:p>
    <w:p w14:paraId="15E6566D" w14:textId="4FED1C4A" w:rsidR="009B0A19" w:rsidRDefault="009B0A19" w:rsidP="009B0A19">
      <w:pPr>
        <w:pStyle w:val="3GPPAgreements"/>
        <w:numPr>
          <w:ilvl w:val="2"/>
          <w:numId w:val="10"/>
        </w:numPr>
        <w:rPr>
          <w:b/>
        </w:rPr>
      </w:pPr>
      <w:r w:rsidRPr="00F14C32">
        <w:rPr>
          <w:b/>
        </w:rPr>
        <w:t xml:space="preserve">Use the first half of the first OFDM </w:t>
      </w:r>
      <w:r>
        <w:rPr>
          <w:b/>
        </w:rPr>
        <w:t xml:space="preserve">symbol </w:t>
      </w:r>
      <w:r w:rsidRPr="00F14C32">
        <w:rPr>
          <w:b/>
        </w:rPr>
        <w:t xml:space="preserve">of a slot for Tx/Rx switching and the second </w:t>
      </w:r>
      <w:r>
        <w:rPr>
          <w:b/>
        </w:rPr>
        <w:t xml:space="preserve">half </w:t>
      </w:r>
      <w:r w:rsidR="005633B7">
        <w:rPr>
          <w:b/>
        </w:rPr>
        <w:t>for AGC adaptation</w:t>
      </w:r>
    </w:p>
    <w:p w14:paraId="408E4068" w14:textId="77777777" w:rsidR="009B0A19" w:rsidRPr="00F14C32" w:rsidRDefault="009B0A19" w:rsidP="009B0A19">
      <w:pPr>
        <w:pStyle w:val="3GPPAgreements"/>
        <w:numPr>
          <w:ilvl w:val="1"/>
          <w:numId w:val="10"/>
        </w:numPr>
        <w:rPr>
          <w:b/>
        </w:rPr>
      </w:pPr>
      <w:r>
        <w:rPr>
          <w:b/>
        </w:rPr>
        <w:t>Consider the following option for TX/RX switching and AGC handling in case of 60 kHz SCS:</w:t>
      </w:r>
    </w:p>
    <w:p w14:paraId="2C49A116" w14:textId="566325DD" w:rsidR="009B0A19" w:rsidRDefault="009B0A19" w:rsidP="009B0A19">
      <w:pPr>
        <w:pStyle w:val="3GPPAgreements"/>
        <w:numPr>
          <w:ilvl w:val="2"/>
          <w:numId w:val="10"/>
        </w:numPr>
        <w:rPr>
          <w:b/>
        </w:rPr>
      </w:pPr>
      <w:r w:rsidRPr="00F14C32">
        <w:rPr>
          <w:b/>
        </w:rPr>
        <w:lastRenderedPageBreak/>
        <w:t>Use the last OFDM symbol of a slot for Tx/Rx switching and the first OFDM symbol for AGC adaptation similar to LTE</w:t>
      </w:r>
      <w:r>
        <w:rPr>
          <w:b/>
        </w:rPr>
        <w:t>-V2X</w:t>
      </w:r>
    </w:p>
    <w:p w14:paraId="4DE1CC72" w14:textId="77777777" w:rsidR="006C5A5A" w:rsidRPr="0004570A" w:rsidRDefault="006C5A5A" w:rsidP="0004570A">
      <w:pPr>
        <w:pStyle w:val="3GPPText"/>
      </w:pPr>
    </w:p>
    <w:p w14:paraId="12846074" w14:textId="43EF6C5C" w:rsidR="009B0A19" w:rsidRDefault="009B0A19" w:rsidP="009B0A19">
      <w:pPr>
        <w:pStyle w:val="3GPPText"/>
      </w:pPr>
      <w:r w:rsidRPr="00267A9E">
        <w:t>In contrast to LTE-V2X, also TDM of PSCCH and PSSCH should be supported in NR V2X. In this case, the initial OFDM symbols of a slot would be dedicated for the PSCCH. Since there are only limited resources dedicated for control, and if the first symbol cannot be received due to the AGC adaptation as in LTE V2X, additional resources need to be allocated to support sufficient performance for the PSCCH. Therefore, it is not reasonable to allocate the first symbol for the control channel. In addition to that, if the first symbols would be allocated for data transmissions, they would be too far from the nearest PSSCH-DMRS. Therefore, transmitting a synchronization sequence is the best option.</w:t>
      </w:r>
    </w:p>
    <w:p w14:paraId="6A6D2194" w14:textId="77777777" w:rsidR="006C5A5A" w:rsidRPr="009B0A19" w:rsidRDefault="006C5A5A" w:rsidP="009B0A19">
      <w:pPr>
        <w:pStyle w:val="3GPPText"/>
      </w:pPr>
    </w:p>
    <w:p w14:paraId="7B750FC3" w14:textId="77777777" w:rsidR="009B0A19" w:rsidRDefault="009B0A19" w:rsidP="00D55B13">
      <w:pPr>
        <w:pStyle w:val="3GPPAgreements"/>
        <w:numPr>
          <w:ilvl w:val="0"/>
          <w:numId w:val="15"/>
        </w:numPr>
        <w:rPr>
          <w:b/>
        </w:rPr>
      </w:pPr>
    </w:p>
    <w:p w14:paraId="54EAB2EF" w14:textId="77777777" w:rsidR="009B0A19" w:rsidRDefault="009B0A19" w:rsidP="00D55B13">
      <w:pPr>
        <w:pStyle w:val="3GPPAgreements"/>
        <w:numPr>
          <w:ilvl w:val="1"/>
          <w:numId w:val="15"/>
        </w:numPr>
        <w:rPr>
          <w:b/>
        </w:rPr>
      </w:pPr>
      <w:r>
        <w:rPr>
          <w:b/>
        </w:rPr>
        <w:t>In case of TDM b/w PSCCH and PSSCH the performance degradation of PSCCH can be expected due to AGC impact. The following options can be considered to address this aspect:</w:t>
      </w:r>
    </w:p>
    <w:p w14:paraId="4ADF67D8" w14:textId="77777777" w:rsidR="009B0A19" w:rsidRDefault="009B0A19" w:rsidP="00D55B13">
      <w:pPr>
        <w:pStyle w:val="3GPPAgreements"/>
        <w:numPr>
          <w:ilvl w:val="2"/>
          <w:numId w:val="15"/>
        </w:numPr>
        <w:rPr>
          <w:b/>
        </w:rPr>
      </w:pPr>
      <w:r>
        <w:rPr>
          <w:b/>
        </w:rPr>
        <w:t>Transmit training signal instead of PSCCH in the first symbol of slot</w:t>
      </w:r>
    </w:p>
    <w:p w14:paraId="779FAE52" w14:textId="61E1B8E1" w:rsidR="009B0A19" w:rsidRDefault="009B0A19" w:rsidP="00D55B13">
      <w:pPr>
        <w:pStyle w:val="3GPPAgreements"/>
        <w:numPr>
          <w:ilvl w:val="2"/>
          <w:numId w:val="15"/>
        </w:numPr>
        <w:rPr>
          <w:b/>
        </w:rPr>
      </w:pPr>
      <w:r>
        <w:rPr>
          <w:b/>
        </w:rPr>
        <w:t>Transmit PSCCH on at least the first three symbols of the slot</w:t>
      </w:r>
    </w:p>
    <w:p w14:paraId="77AE27BE" w14:textId="77777777" w:rsidR="006C5A5A" w:rsidRDefault="006C5A5A" w:rsidP="006C5A5A">
      <w:pPr>
        <w:pStyle w:val="3GPPAgreements"/>
        <w:numPr>
          <w:ilvl w:val="0"/>
          <w:numId w:val="0"/>
        </w:numPr>
        <w:ind w:left="284" w:hanging="284"/>
        <w:rPr>
          <w:b/>
        </w:rPr>
      </w:pPr>
    </w:p>
    <w:p w14:paraId="4D662604" w14:textId="77777777" w:rsidR="0089148E" w:rsidRPr="00D33D3F" w:rsidRDefault="0089148E" w:rsidP="00D33D3F">
      <w:pPr>
        <w:pStyle w:val="3GPPH1"/>
      </w:pPr>
      <w:r w:rsidRPr="00D33D3F">
        <w:t>Structure of Sidelink Physical Channels</w:t>
      </w:r>
    </w:p>
    <w:p w14:paraId="62CD5346" w14:textId="77777777" w:rsidR="0089148E" w:rsidRDefault="0089148E" w:rsidP="001002AE">
      <w:pPr>
        <w:pStyle w:val="3GPPH2"/>
        <w:tabs>
          <w:tab w:val="clear" w:pos="567"/>
          <w:tab w:val="clear" w:pos="2376"/>
          <w:tab w:val="num" w:pos="284"/>
        </w:tabs>
        <w:ind w:left="284" w:hanging="284"/>
      </w:pPr>
      <w:r w:rsidRPr="00D33D3F">
        <w:t>Waveform</w:t>
      </w:r>
      <w:r w:rsidR="002E7DF3" w:rsidRPr="00D33D3F">
        <w:t xml:space="preserve"> Format</w:t>
      </w:r>
    </w:p>
    <w:p w14:paraId="4430B7AF" w14:textId="77777777" w:rsidR="006D2C2E" w:rsidRPr="006D2C2E" w:rsidRDefault="006D2C2E" w:rsidP="006D2C2E">
      <w:pPr>
        <w:pStyle w:val="3GPPText"/>
      </w:pPr>
      <w:r w:rsidRPr="006D2C2E">
        <w:rPr>
          <w:rFonts w:hint="eastAsia"/>
        </w:rPr>
        <w:t xml:space="preserve">Continue study on whether to support DFT-S-OFDM including </w:t>
      </w:r>
      <w:r w:rsidRPr="006D2C2E">
        <w:t>the</w:t>
      </w:r>
      <w:r w:rsidRPr="006D2C2E">
        <w:rPr>
          <w:rFonts w:hint="eastAsia"/>
        </w:rPr>
        <w:t xml:space="preserve"> potential issues and the following potential benefit:</w:t>
      </w:r>
    </w:p>
    <w:p w14:paraId="1C0397EF" w14:textId="77777777" w:rsidR="006D2C2E" w:rsidRPr="006D2C2E" w:rsidRDefault="006D2C2E" w:rsidP="006D2C2E">
      <w:pPr>
        <w:pStyle w:val="3GPPAgreements"/>
      </w:pPr>
      <w:r w:rsidRPr="006D2C2E">
        <w:rPr>
          <w:rFonts w:hint="eastAsia"/>
        </w:rPr>
        <w:t>Synchronization coverage enhancement</w:t>
      </w:r>
    </w:p>
    <w:p w14:paraId="50E859C1" w14:textId="77777777" w:rsidR="006D2C2E" w:rsidRPr="006D2C2E" w:rsidRDefault="006D2C2E" w:rsidP="006D2C2E">
      <w:pPr>
        <w:pStyle w:val="3GPPAgreements"/>
      </w:pPr>
      <w:r w:rsidRPr="006D2C2E">
        <w:rPr>
          <w:rFonts w:hint="eastAsia"/>
        </w:rPr>
        <w:t xml:space="preserve">PSCCH coverage </w:t>
      </w:r>
      <w:r w:rsidRPr="006D2C2E">
        <w:t>enhancement</w:t>
      </w:r>
      <w:r w:rsidRPr="006D2C2E">
        <w:rPr>
          <w:rFonts w:hint="eastAsia"/>
        </w:rPr>
        <w:t>, e.g., with Option 2 of PSCCH/PSSCH multiplexing with the restriction that PSCCH and PSSCH use adjacent frequency resources</w:t>
      </w:r>
    </w:p>
    <w:p w14:paraId="7CC82836" w14:textId="77777777" w:rsidR="006D2C2E" w:rsidRPr="006D2C2E" w:rsidRDefault="006D2C2E" w:rsidP="006D2C2E">
      <w:pPr>
        <w:pStyle w:val="3GPPAgreements"/>
      </w:pPr>
      <w:r w:rsidRPr="006D2C2E">
        <w:rPr>
          <w:rFonts w:hint="eastAsia"/>
        </w:rPr>
        <w:t>Feedback channel coverage enhancement</w:t>
      </w:r>
    </w:p>
    <w:p w14:paraId="532C9430" w14:textId="26A92875" w:rsidR="006C5A5A" w:rsidRDefault="006D2C2E" w:rsidP="005E6F63">
      <w:pPr>
        <w:pStyle w:val="3GPPText"/>
      </w:pPr>
      <w:r>
        <w:t xml:space="preserve">Looking into the synchronization aspect, we are not very clear why this aspect is considered to be important considering that all UEs in the system are supposed to transmit SLSS. On PSCCH coverage, when it is multiplexed with PSSCH, the desirable DFT-S-OFDM property will be eventually </w:t>
      </w:r>
      <w:r w:rsidR="00EF4986">
        <w:t>affected reducing DFT-S-OFDM benefits</w:t>
      </w:r>
      <w:r>
        <w:t>.</w:t>
      </w:r>
      <w:r w:rsidR="00EF4986">
        <w:t xml:space="preserve"> In addition, for DFT-S-OFDM due to vertical DMRS structure the channel estimation is likely to be penalized for high speed scenarios diminishing further advantage of DFT-S-OFDM waveform.</w:t>
      </w:r>
    </w:p>
    <w:p w14:paraId="4358E407" w14:textId="77777777" w:rsidR="006D2C2E" w:rsidRPr="00267A9E" w:rsidRDefault="006D2C2E" w:rsidP="005E6F63">
      <w:pPr>
        <w:pStyle w:val="3GPPText"/>
      </w:pPr>
    </w:p>
    <w:p w14:paraId="64883E60" w14:textId="77777777" w:rsidR="005E6F63" w:rsidRPr="000153A0" w:rsidRDefault="005E6F63" w:rsidP="005E6F63">
      <w:pPr>
        <w:pStyle w:val="3GPPText"/>
        <w:numPr>
          <w:ilvl w:val="0"/>
          <w:numId w:val="11"/>
        </w:numPr>
      </w:pPr>
    </w:p>
    <w:p w14:paraId="59CDE51B" w14:textId="518D0668" w:rsidR="005E6F63" w:rsidRDefault="005E6F63" w:rsidP="005E6F63">
      <w:pPr>
        <w:pStyle w:val="3GPPText"/>
        <w:numPr>
          <w:ilvl w:val="1"/>
          <w:numId w:val="9"/>
        </w:numPr>
        <w:rPr>
          <w:b/>
          <w:szCs w:val="22"/>
        </w:rPr>
      </w:pPr>
      <w:r>
        <w:rPr>
          <w:b/>
          <w:szCs w:val="22"/>
        </w:rPr>
        <w:t>F</w:t>
      </w:r>
      <w:r w:rsidRPr="000153A0">
        <w:rPr>
          <w:b/>
          <w:szCs w:val="22"/>
        </w:rPr>
        <w:t xml:space="preserve">or </w:t>
      </w:r>
      <w:r w:rsidR="00EF4986">
        <w:rPr>
          <w:b/>
          <w:szCs w:val="22"/>
        </w:rPr>
        <w:t xml:space="preserve">NR-V2X communication in </w:t>
      </w:r>
      <w:r w:rsidRPr="000153A0">
        <w:rPr>
          <w:b/>
          <w:szCs w:val="22"/>
        </w:rPr>
        <w:t xml:space="preserve">FR1, </w:t>
      </w:r>
      <w:r w:rsidR="00EF4986">
        <w:rPr>
          <w:b/>
          <w:szCs w:val="22"/>
        </w:rPr>
        <w:t xml:space="preserve">define only single </w:t>
      </w:r>
      <w:r w:rsidRPr="00D33D3F">
        <w:rPr>
          <w:b/>
          <w:szCs w:val="22"/>
        </w:rPr>
        <w:t>OFDM waveform</w:t>
      </w:r>
    </w:p>
    <w:p w14:paraId="146A758E" w14:textId="77777777" w:rsidR="006C5A5A" w:rsidRPr="006D2C2E" w:rsidRDefault="006C5A5A" w:rsidP="006C5A5A">
      <w:pPr>
        <w:pStyle w:val="3GPPText"/>
      </w:pPr>
    </w:p>
    <w:p w14:paraId="07F0190C" w14:textId="2B4A7617" w:rsidR="00A15066" w:rsidRPr="00D33D3F" w:rsidRDefault="00A15066" w:rsidP="001002AE">
      <w:pPr>
        <w:pStyle w:val="3GPPH2"/>
        <w:tabs>
          <w:tab w:val="clear" w:pos="567"/>
          <w:tab w:val="clear" w:pos="2376"/>
          <w:tab w:val="num" w:pos="284"/>
        </w:tabs>
        <w:ind w:left="284" w:hanging="284"/>
      </w:pPr>
      <w:r>
        <w:t>Reference signals</w:t>
      </w:r>
    </w:p>
    <w:p w14:paraId="0347A9B0" w14:textId="77777777" w:rsidR="003C7130" w:rsidRDefault="003C7130" w:rsidP="003C7130">
      <w:pPr>
        <w:pStyle w:val="3GPPH3"/>
        <w:rPr>
          <w:lang w:val="en-US"/>
        </w:rPr>
      </w:pPr>
      <w:r w:rsidRPr="00E401C0">
        <w:rPr>
          <w:lang w:val="en-US"/>
        </w:rPr>
        <w:t>DMRS</w:t>
      </w:r>
    </w:p>
    <w:p w14:paraId="159C02FD" w14:textId="77777777" w:rsidR="005E6F63" w:rsidRPr="003C7130" w:rsidRDefault="005E6F63" w:rsidP="005E6F63">
      <w:pPr>
        <w:pStyle w:val="3GPPText"/>
        <w:rPr>
          <w:b/>
        </w:rPr>
      </w:pPr>
      <w:r w:rsidRPr="003C7130">
        <w:rPr>
          <w:b/>
        </w:rPr>
        <w:t>PSSCH:</w:t>
      </w:r>
    </w:p>
    <w:p w14:paraId="1D2B6147" w14:textId="77777777" w:rsidR="005E6F63" w:rsidRPr="00267A9E" w:rsidRDefault="005E6F63" w:rsidP="005E6F63">
      <w:pPr>
        <w:pStyle w:val="3GPPText"/>
      </w:pPr>
      <w:r w:rsidRPr="00267A9E">
        <w:t>There is a number of different aspects to consider for the DMRS design. The major aspects that need to be considered are:</w:t>
      </w:r>
    </w:p>
    <w:p w14:paraId="243FB191" w14:textId="50A5AA39" w:rsidR="005E6F63" w:rsidRPr="000153A0" w:rsidRDefault="005E6F63" w:rsidP="005E6F63">
      <w:pPr>
        <w:pStyle w:val="3GPPAgreements"/>
      </w:pPr>
      <w:r w:rsidRPr="000153A0">
        <w:t xml:space="preserve">The spacing in the time direction should cover the worst case Doppler spread. In general for a Doppler spread of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Pr="000153A0">
        <w:t xml:space="preserve"> the maximum spacing between DMRS in the time direction is </w:t>
      </w:r>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xml:space="preserve">. To enable a proper interpolation the spacing should be in the range of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xml:space="preserve"> to </w:t>
      </w:r>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Assuming that we have two vehicles with a maximum relative speed of 5</w:t>
      </w:r>
      <w:r w:rsidR="00FE0952">
        <w:t>0</w:t>
      </w:r>
      <w:r w:rsidRPr="000153A0">
        <w:t xml:space="preserve">0 km/h communication at a carrier frequency of 5.9 GHz the maximum Doppler spread is about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=2733 Hz</m:t>
        </m:r>
      </m:oMath>
      <w:r w:rsidRPr="000153A0">
        <w:t xml:space="preserve"> if GNSS is used as a synchronization reference. Thus, the spacing of the DMR</w:t>
      </w:r>
      <w:r w:rsidR="00FE0952">
        <w:t>S should be in the range of 91.5 to 137</w:t>
      </w:r>
      <w:r w:rsidRPr="000153A0">
        <w:t xml:space="preserve"> </w:t>
      </w:r>
      <w:r w:rsidR="00FE0952">
        <w:t>us</w:t>
      </w:r>
      <w:r w:rsidRPr="000153A0">
        <w:t>. In case if gNB or SLSS are used for synchronization the Doppler spread will be even larger.</w:t>
      </w:r>
    </w:p>
    <w:p w14:paraId="3A8BDA2C" w14:textId="5BB28E78" w:rsidR="005E6F63" w:rsidRPr="000153A0" w:rsidRDefault="005E6F63" w:rsidP="005E6F63">
      <w:pPr>
        <w:pStyle w:val="3GPPAgreements"/>
      </w:pPr>
      <w:r w:rsidRPr="000153A0">
        <w:t>The same consideration can be made for the worst case delay spread. In this case</w:t>
      </w:r>
      <w:r>
        <w:t xml:space="preserve">, </w:t>
      </w:r>
      <w:r w:rsidRPr="000153A0">
        <w:t xml:space="preserve">the maximum delay spread </w:t>
      </w:r>
      <m:oMath>
        <m:sSub>
          <m:sSubPr>
            <m:ctrlPr>
              <w:rPr>
                <w:rFonts w:ascii="Cambria Math" w:hAnsi="Cambria Math"/>
                <w:i/>
              </w:rPr>
            </m:ctrlPr>
          </m:sSubPr>
          <m:e>
            <m:r>
              <w:rPr>
                <w:rFonts w:ascii="Cambria Math" w:hAnsi="Cambria Math"/>
              </w:rPr>
              <m:t>τ</m:t>
            </m:r>
          </m:e>
          <m:sub>
            <m:r>
              <w:rPr>
                <w:rFonts w:ascii="Cambria Math" w:hAnsi="Cambria Math"/>
              </w:rPr>
              <m:t>m</m:t>
            </m:r>
          </m:sub>
        </m:sSub>
      </m:oMath>
      <w:r w:rsidRPr="000153A0">
        <w:t xml:space="preserve"> leads to the maximum spacing between DMRS in the frequency direction of </w:t>
      </w:r>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As in the case of the Doppler spread to enable proper operation of the system the spacing should be in the range for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to </w:t>
      </w:r>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For a system with a maximum delay spread of 1 </w:t>
      </w:r>
      <w:r w:rsidR="00FE0952">
        <w:t>us</w:t>
      </w:r>
      <w:r w:rsidRPr="000153A0">
        <w:t xml:space="preserve"> this requires a frequency spacing of the DMRS in the range of 250 to 375 kHz.</w:t>
      </w:r>
    </w:p>
    <w:p w14:paraId="223DA34D" w14:textId="77777777" w:rsidR="005E6F63" w:rsidRPr="000153A0" w:rsidRDefault="005E6F63" w:rsidP="005E6F63">
      <w:pPr>
        <w:pStyle w:val="3GPPAgreements"/>
      </w:pPr>
      <w:r w:rsidRPr="000153A0">
        <w:t>Besides the consideration for the interpolation in the extreme cases it is also important to consider that there is a need to have sufficient number of symbols to enable sufficient performance in the low SNR regime. This can only be ensured by having a sufficient number of DMRS REs per PRB.</w:t>
      </w:r>
    </w:p>
    <w:p w14:paraId="31AE883B" w14:textId="77777777" w:rsidR="005E6F63" w:rsidRPr="000153A0" w:rsidRDefault="005E6F63" w:rsidP="005E6F63">
      <w:pPr>
        <w:pStyle w:val="3GPPAgreements"/>
      </w:pPr>
      <w:r w:rsidRPr="000153A0">
        <w:t>For unicast communication and to increase peak throughput the support of spatial multiplexing on sidelink is beneficial and thus multiple ports need to be enabled. In addition, considering spatial reuse, multiple ports may be also needed for improved handling of co-channel interference.</w:t>
      </w:r>
    </w:p>
    <w:p w14:paraId="0FAD0F4F" w14:textId="77777777" w:rsidR="005E6F63" w:rsidRPr="000153A0" w:rsidRDefault="005E6F63" w:rsidP="005E6F63">
      <w:pPr>
        <w:pStyle w:val="3GPPAgreements"/>
      </w:pPr>
      <w:r w:rsidRPr="000153A0">
        <w:t>In addition</w:t>
      </w:r>
      <w:r>
        <w:t xml:space="preserve">, </w:t>
      </w:r>
      <w:r w:rsidRPr="000153A0">
        <w:t>it is important to consider if data should be allowed to be multiplexed with DMRS in the same resources. In an interference limited scenarios</w:t>
      </w:r>
      <w:r>
        <w:t xml:space="preserve">, </w:t>
      </w:r>
      <w:r w:rsidRPr="000153A0">
        <w:t>it might be desirable prevent DMRS from experiencing the interference from data in order to improve channel and interference estimation performance.</w:t>
      </w:r>
    </w:p>
    <w:p w14:paraId="7D31154C" w14:textId="77777777" w:rsidR="005E6F63" w:rsidRDefault="005E6F63" w:rsidP="005E6F63">
      <w:pPr>
        <w:pStyle w:val="3GPPText"/>
      </w:pPr>
      <w:r w:rsidRPr="00267A9E">
        <w:t xml:space="preserve">Considering all these aspects, we see that if we consider the ITS band at 5.9 GHz, for a 30 kHz or 60 kHz SCS the DMRS patterns designed for DL can </w:t>
      </w:r>
      <w:r>
        <w:t xml:space="preserve">be satisfactory, although suboptimal in terms of RS overhead to have reliable </w:t>
      </w:r>
      <w:r w:rsidRPr="00FE0952">
        <w:t>performance for high order modulation at high speed. However, if 15 kHz is used in this band it is necessary to design new DMRS patterns.</w:t>
      </w:r>
    </w:p>
    <w:p w14:paraId="49C42039" w14:textId="77777777" w:rsidR="00FE0952" w:rsidRDefault="00FE0952" w:rsidP="005E6F63">
      <w:pPr>
        <w:pStyle w:val="3GPPText"/>
      </w:pPr>
    </w:p>
    <w:p w14:paraId="03349C83" w14:textId="77777777" w:rsidR="003C7130" w:rsidRPr="00FE4E07" w:rsidRDefault="003C7130" w:rsidP="003C7130">
      <w:pPr>
        <w:pStyle w:val="3GPPText"/>
        <w:numPr>
          <w:ilvl w:val="0"/>
          <w:numId w:val="11"/>
        </w:numPr>
      </w:pPr>
    </w:p>
    <w:p w14:paraId="14650E8E" w14:textId="78C013A3" w:rsidR="003C7130" w:rsidRPr="00D33D3F" w:rsidRDefault="00132DE5" w:rsidP="003C7130">
      <w:pPr>
        <w:pStyle w:val="3GPPText"/>
        <w:numPr>
          <w:ilvl w:val="1"/>
          <w:numId w:val="12"/>
        </w:numPr>
        <w:rPr>
          <w:b/>
        </w:rPr>
      </w:pPr>
      <w:r>
        <w:rPr>
          <w:b/>
        </w:rPr>
        <w:t>To support situation with high re</w:t>
      </w:r>
      <w:r w:rsidR="00EA0CE9">
        <w:rPr>
          <w:b/>
        </w:rPr>
        <w:t xml:space="preserve">lative vehicle speed consider optimized DMRS patterns </w:t>
      </w:r>
      <w:r w:rsidR="005633B7">
        <w:rPr>
          <w:b/>
        </w:rPr>
        <w:t>to reduce overhead</w:t>
      </w:r>
    </w:p>
    <w:p w14:paraId="151D7B8C" w14:textId="6D307D25" w:rsidR="003C7130" w:rsidRDefault="003C7130" w:rsidP="003C7130">
      <w:pPr>
        <w:pStyle w:val="3GPPText"/>
        <w:numPr>
          <w:ilvl w:val="1"/>
          <w:numId w:val="12"/>
        </w:numPr>
        <w:rPr>
          <w:b/>
          <w:szCs w:val="22"/>
        </w:rPr>
      </w:pPr>
      <w:r w:rsidRPr="00D33D3F">
        <w:rPr>
          <w:b/>
        </w:rPr>
        <w:t xml:space="preserve">Consider </w:t>
      </w:r>
      <w:r w:rsidRPr="000153A0">
        <w:rPr>
          <w:b/>
        </w:rPr>
        <w:t xml:space="preserve">to support </w:t>
      </w:r>
      <w:r w:rsidRPr="00D33D3F">
        <w:rPr>
          <w:b/>
        </w:rPr>
        <w:t xml:space="preserve">up to 8 antenna ports </w:t>
      </w:r>
      <w:r w:rsidRPr="000153A0">
        <w:rPr>
          <w:b/>
        </w:rPr>
        <w:t xml:space="preserve">from system perspective </w:t>
      </w:r>
      <w:r w:rsidR="00505A52">
        <w:rPr>
          <w:b/>
        </w:rPr>
        <w:t>to support reception of multiple interfering transmissions as well as spatial multiplexing</w:t>
      </w:r>
    </w:p>
    <w:p w14:paraId="3DDEB85F" w14:textId="4ED56FD7" w:rsidR="00505A52" w:rsidRPr="001706D5" w:rsidRDefault="003C7130" w:rsidP="00505A52">
      <w:pPr>
        <w:pStyle w:val="3GPPText"/>
        <w:numPr>
          <w:ilvl w:val="1"/>
          <w:numId w:val="12"/>
        </w:numPr>
        <w:rPr>
          <w:b/>
        </w:rPr>
      </w:pPr>
      <w:r>
        <w:rPr>
          <w:b/>
          <w:szCs w:val="22"/>
        </w:rPr>
        <w:t xml:space="preserve">Design DMRS patterns to optimally support 64-QAM </w:t>
      </w:r>
      <w:r w:rsidR="00EF4986">
        <w:rPr>
          <w:b/>
          <w:szCs w:val="22"/>
        </w:rPr>
        <w:t xml:space="preserve">at least </w:t>
      </w:r>
      <w:r>
        <w:rPr>
          <w:b/>
          <w:szCs w:val="22"/>
        </w:rPr>
        <w:t>till 120 km/h relative</w:t>
      </w:r>
      <w:r w:rsidR="005633B7">
        <w:rPr>
          <w:b/>
          <w:szCs w:val="22"/>
        </w:rPr>
        <w:t xml:space="preserve"> speed and 16-QAM till 240 km/h</w:t>
      </w:r>
    </w:p>
    <w:p w14:paraId="58DAA90D" w14:textId="77752C94" w:rsidR="001706D5" w:rsidRPr="006C5A5A" w:rsidRDefault="00EF4986" w:rsidP="00505A52">
      <w:pPr>
        <w:pStyle w:val="3GPPText"/>
        <w:numPr>
          <w:ilvl w:val="1"/>
          <w:numId w:val="12"/>
        </w:numPr>
        <w:rPr>
          <w:b/>
        </w:rPr>
      </w:pPr>
      <w:r>
        <w:rPr>
          <w:b/>
          <w:szCs w:val="22"/>
        </w:rPr>
        <w:t>Aim to s</w:t>
      </w:r>
      <w:r w:rsidR="001706D5">
        <w:rPr>
          <w:b/>
          <w:szCs w:val="22"/>
        </w:rPr>
        <w:t xml:space="preserve">upport </w:t>
      </w:r>
      <w:r>
        <w:rPr>
          <w:b/>
          <w:szCs w:val="22"/>
        </w:rPr>
        <w:t xml:space="preserve">single optimized </w:t>
      </w:r>
      <w:r w:rsidR="001706D5">
        <w:rPr>
          <w:b/>
          <w:szCs w:val="22"/>
        </w:rPr>
        <w:t>DMRS pattern</w:t>
      </w:r>
      <w:r>
        <w:rPr>
          <w:b/>
          <w:szCs w:val="22"/>
        </w:rPr>
        <w:t xml:space="preserve"> to reliably work in high speed and low speed conditions</w:t>
      </w:r>
    </w:p>
    <w:p w14:paraId="0694C587" w14:textId="77777777" w:rsidR="006C5A5A" w:rsidRPr="00CF6416" w:rsidRDefault="006C5A5A" w:rsidP="006C5A5A">
      <w:pPr>
        <w:pStyle w:val="3GPPText"/>
      </w:pPr>
    </w:p>
    <w:p w14:paraId="6BB7B81A" w14:textId="7DA7D23C" w:rsidR="00D73FF5" w:rsidRDefault="00FE0952" w:rsidP="00D73FF5">
      <w:pPr>
        <w:pStyle w:val="3GPPText"/>
      </w:pPr>
      <w:r>
        <w:t>Based on the mentioned design</w:t>
      </w:r>
      <w:r w:rsidR="00EF4986">
        <w:t xml:space="preserve"> aspects </w:t>
      </w:r>
      <w:r>
        <w:t xml:space="preserve">considered </w:t>
      </w:r>
      <w:r w:rsidR="00EF4986">
        <w:t xml:space="preserve">above, </w:t>
      </w:r>
      <w:r>
        <w:t xml:space="preserve">we can derive the following requirements for the different SCS considered for FR1 in terms of the required DMRS spacing in time and frequency direction. The required </w:t>
      </w:r>
      <w:r w:rsidR="00D73FF5">
        <w:t>distance of 91.5 to 137</w:t>
      </w:r>
      <w:r w:rsidR="00EF4986">
        <w:t>us</w:t>
      </w:r>
      <w:r w:rsidR="00D73FF5">
        <w:t xml:space="preserve"> between adjacent DMRS leads for NCP to the following number of OFDM symbols </w:t>
      </w:r>
    </w:p>
    <w:p w14:paraId="05EA010D" w14:textId="00B990FA" w:rsidR="00D73FF5" w:rsidRDefault="00D73FF5" w:rsidP="00D55B13">
      <w:pPr>
        <w:pStyle w:val="3GPPText"/>
        <w:numPr>
          <w:ilvl w:val="0"/>
          <w:numId w:val="16"/>
        </w:numPr>
      </w:pPr>
      <w:r>
        <w:t>15 kHz: 1 to 2 OFDM symbols</w:t>
      </w:r>
    </w:p>
    <w:p w14:paraId="25888095" w14:textId="2D397B1A" w:rsidR="00D73FF5" w:rsidRDefault="00D73FF5" w:rsidP="00D55B13">
      <w:pPr>
        <w:pStyle w:val="3GPPText"/>
        <w:numPr>
          <w:ilvl w:val="0"/>
          <w:numId w:val="16"/>
        </w:numPr>
      </w:pPr>
      <w:r>
        <w:t>30 kHz: 3 to 4 OFDM symbols</w:t>
      </w:r>
    </w:p>
    <w:p w14:paraId="4B91A37B" w14:textId="0A18A306" w:rsidR="00D73FF5" w:rsidRDefault="00D73FF5" w:rsidP="00D55B13">
      <w:pPr>
        <w:pStyle w:val="3GPPText"/>
        <w:numPr>
          <w:ilvl w:val="0"/>
          <w:numId w:val="16"/>
        </w:numPr>
      </w:pPr>
      <w:r>
        <w:t>60 kHz: 5 to 8 OFDM symbols</w:t>
      </w:r>
    </w:p>
    <w:p w14:paraId="43435B76" w14:textId="0FDA11B1" w:rsidR="00D73FF5" w:rsidRDefault="00D73FF5" w:rsidP="00D73FF5">
      <w:pPr>
        <w:pStyle w:val="3GPPText"/>
      </w:pPr>
      <w:r>
        <w:t>In the same fashion we can calculate the required frequency direction spacing of 250 to 375 kHz to be:</w:t>
      </w:r>
    </w:p>
    <w:p w14:paraId="3BE55E03" w14:textId="6F0F6C66" w:rsidR="00D73FF5" w:rsidRDefault="00D73FF5" w:rsidP="00D55B13">
      <w:pPr>
        <w:pStyle w:val="3GPPText"/>
        <w:numPr>
          <w:ilvl w:val="0"/>
          <w:numId w:val="17"/>
        </w:numPr>
      </w:pPr>
      <w:r>
        <w:t>15 kHz: 16 to 25 SCs</w:t>
      </w:r>
    </w:p>
    <w:p w14:paraId="18AE3AB8" w14:textId="22A94757" w:rsidR="00D73FF5" w:rsidRDefault="00D73FF5" w:rsidP="00D55B13">
      <w:pPr>
        <w:pStyle w:val="3GPPText"/>
        <w:numPr>
          <w:ilvl w:val="0"/>
          <w:numId w:val="17"/>
        </w:numPr>
      </w:pPr>
      <w:r>
        <w:t>30 kHz: 8 to 12 SCs</w:t>
      </w:r>
    </w:p>
    <w:p w14:paraId="18311DE9" w14:textId="23A13908" w:rsidR="00FE0952" w:rsidRDefault="00D73FF5" w:rsidP="00D55B13">
      <w:pPr>
        <w:pStyle w:val="3GPPText"/>
        <w:numPr>
          <w:ilvl w:val="0"/>
          <w:numId w:val="17"/>
        </w:numPr>
      </w:pPr>
      <w:r>
        <w:t>60 kHz: 4 to 6 SCs</w:t>
      </w:r>
    </w:p>
    <w:p w14:paraId="5C6DDCD0" w14:textId="504A4333" w:rsidR="008C2ACE" w:rsidRDefault="00B94BA5" w:rsidP="00D73FF5">
      <w:pPr>
        <w:pStyle w:val="3GPPText"/>
      </w:pPr>
      <w:r>
        <w:t xml:space="preserve">One of the DMRS pattern examples that satisfies the listed above considerations is shown in </w:t>
      </w:r>
      <w:r>
        <w:fldChar w:fldCharType="begin"/>
      </w:r>
      <w:r>
        <w:instrText xml:space="preserve"> REF _Ref521417578 \h </w:instrText>
      </w:r>
      <w:r>
        <w:fldChar w:fldCharType="separate"/>
      </w:r>
      <w:r w:rsidR="00527BFF" w:rsidRPr="00A549F3">
        <w:t xml:space="preserve">Figure </w:t>
      </w:r>
      <w:r w:rsidR="00527BFF">
        <w:rPr>
          <w:noProof/>
        </w:rPr>
        <w:t>1</w:t>
      </w:r>
      <w:r>
        <w:fldChar w:fldCharType="end"/>
      </w:r>
      <w:r>
        <w:t xml:space="preserve">. Link level evaluation results comparing performance of this pattern with legacy ones are also shown in </w:t>
      </w:r>
      <w:r>
        <w:fldChar w:fldCharType="begin"/>
      </w:r>
      <w:r>
        <w:instrText xml:space="preserve"> REF _Ref535005067 \h </w:instrText>
      </w:r>
      <w:r>
        <w:fldChar w:fldCharType="separate"/>
      </w:r>
      <w:r w:rsidR="00527BFF">
        <w:t xml:space="preserve">Figure </w:t>
      </w:r>
      <w:r w:rsidR="00527BFF">
        <w:rPr>
          <w:noProof/>
        </w:rPr>
        <w:t>2</w:t>
      </w:r>
      <w:r>
        <w:fldChar w:fldCharType="end"/>
      </w:r>
      <w:r>
        <w:t>.</w:t>
      </w:r>
    </w:p>
    <w:p w14:paraId="01C0BAD0" w14:textId="47F6934B" w:rsidR="00B94BA5" w:rsidRDefault="00B94BA5" w:rsidP="000839A7">
      <w:pPr>
        <w:pStyle w:val="3GPPText"/>
        <w:jc w:val="center"/>
      </w:pPr>
      <w:r>
        <w:object w:dxaOrig="4300" w:dyaOrig="1170" w14:anchorId="529E0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58.5pt" o:ole="">
            <v:imagedata r:id="rId14" o:title=""/>
          </v:shape>
          <o:OLEObject Type="Embed" ProgID="Visio.Drawing.15" ShapeID="_x0000_i1025" DrawAspect="Content" ObjectID="_1608758200" r:id="rId15"/>
        </w:object>
      </w:r>
    </w:p>
    <w:p w14:paraId="2F5523FA" w14:textId="6F914DFF" w:rsidR="00FE0952" w:rsidRDefault="008C2ACE" w:rsidP="00B94BA5">
      <w:pPr>
        <w:pStyle w:val="Caption"/>
        <w:jc w:val="center"/>
      </w:pPr>
      <w:bookmarkStart w:id="2" w:name="_Ref521417578"/>
      <w:r w:rsidRPr="00A549F3">
        <w:t xml:space="preserve">Figure </w:t>
      </w:r>
      <w:r w:rsidRPr="000C3073">
        <w:fldChar w:fldCharType="begin"/>
      </w:r>
      <w:r w:rsidRPr="00A549F3">
        <w:instrText xml:space="preserve"> SEQ Figure \* ARABIC </w:instrText>
      </w:r>
      <w:r w:rsidRPr="000C3073">
        <w:fldChar w:fldCharType="separate"/>
      </w:r>
      <w:r w:rsidR="00527BFF">
        <w:rPr>
          <w:noProof/>
        </w:rPr>
        <w:t>1</w:t>
      </w:r>
      <w:r w:rsidRPr="000C3073">
        <w:fldChar w:fldCharType="end"/>
      </w:r>
      <w:bookmarkEnd w:id="2"/>
      <w:r w:rsidRPr="00A549F3">
        <w:t xml:space="preserve">: </w:t>
      </w:r>
      <w:r w:rsidR="00B94BA5">
        <w:t xml:space="preserve">Example of optimized </w:t>
      </w:r>
      <w:r>
        <w:t>DMRS pattern</w:t>
      </w:r>
    </w:p>
    <w:p w14:paraId="5A61D153" w14:textId="025AFF6A" w:rsidR="00BD5539" w:rsidRDefault="00527BFF" w:rsidP="006C5A5A">
      <w:pPr>
        <w:pStyle w:val="3GPPText"/>
      </w:pPr>
      <w:r>
        <w:rPr>
          <w:rFonts w:asciiTheme="minorHAnsi" w:eastAsiaTheme="minorEastAsia" w:hAnsiTheme="minorHAnsi" w:cstheme="minorBidi"/>
          <w:noProof/>
          <w:szCs w:val="22"/>
        </w:rPr>
        <w:object w:dxaOrig="1440" w:dyaOrig="1440" w14:anchorId="422E4207">
          <v:shape id="_x0000_s1034" type="#_x0000_t75" style="position:absolute;left:0;text-align:left;margin-left:-3.75pt;margin-top:12.75pt;width:515.55pt;height:371.4pt;z-index:251661312;mso-position-horizontal-relative:text;mso-position-vertical-relative:text">
            <v:imagedata r:id="rId16" o:title=""/>
            <w10:wrap type="topAndBottom"/>
          </v:shape>
          <o:OLEObject Type="Embed" ProgID="Visio.Drawing.15" ShapeID="_x0000_s1034" DrawAspect="Content" ObjectID="_1608758203" r:id="rId17"/>
        </w:object>
      </w:r>
    </w:p>
    <w:p w14:paraId="36ECB52F" w14:textId="3AEF308E" w:rsidR="00BD5539" w:rsidRDefault="00B94BA5" w:rsidP="00B94BA5">
      <w:pPr>
        <w:pStyle w:val="Caption"/>
        <w:jc w:val="center"/>
      </w:pPr>
      <w:bookmarkStart w:id="3" w:name="_Ref535005067"/>
      <w:r>
        <w:t xml:space="preserve">Figure </w:t>
      </w:r>
      <w:r>
        <w:fldChar w:fldCharType="begin"/>
      </w:r>
      <w:r>
        <w:instrText xml:space="preserve"> SEQ Figure \* ARABIC </w:instrText>
      </w:r>
      <w:r>
        <w:fldChar w:fldCharType="separate"/>
      </w:r>
      <w:r w:rsidR="00527BFF">
        <w:rPr>
          <w:noProof/>
        </w:rPr>
        <w:t>2</w:t>
      </w:r>
      <w:r>
        <w:fldChar w:fldCharType="end"/>
      </w:r>
      <w:bookmarkEnd w:id="3"/>
      <w:r w:rsidR="00BD5539" w:rsidRPr="00A549F3">
        <w:t xml:space="preserve">: </w:t>
      </w:r>
      <w:r w:rsidR="006C5332">
        <w:t>Performance comparison of r</w:t>
      </w:r>
      <w:r w:rsidR="00BD5539">
        <w:t xml:space="preserve">ank 1 transmission with </w:t>
      </w:r>
      <w:r>
        <w:t xml:space="preserve">legacy </w:t>
      </w:r>
      <w:r w:rsidR="00BD5539">
        <w:t>NR type 1 OFDM DMRS.</w:t>
      </w:r>
    </w:p>
    <w:p w14:paraId="5EC6C770" w14:textId="72F3F9BF" w:rsidR="00FC113F" w:rsidRPr="006C5332" w:rsidRDefault="006C5332" w:rsidP="006C5A5A">
      <w:pPr>
        <w:pStyle w:val="3GPPText"/>
        <w:rPr>
          <w:lang w:val="en-GB"/>
        </w:rPr>
      </w:pPr>
      <w:r>
        <w:rPr>
          <w:lang w:val="en-GB"/>
        </w:rPr>
        <w:t xml:space="preserve">The BLER plots compares the performance of the new pattern in rank 1 transmissions. </w:t>
      </w:r>
      <w:r w:rsidR="00EF3BC9">
        <w:rPr>
          <w:lang w:val="en-GB"/>
        </w:rPr>
        <w:t xml:space="preserve">The simulation </w:t>
      </w:r>
      <w:r w:rsidR="00D83C41">
        <w:rPr>
          <w:lang w:val="en-GB"/>
        </w:rPr>
        <w:t>assumptions</w:t>
      </w:r>
      <w:r w:rsidR="00EF3BC9">
        <w:rPr>
          <w:lang w:val="en-GB"/>
        </w:rPr>
        <w:t xml:space="preserve"> are presented in </w:t>
      </w:r>
      <w:r w:rsidR="00D83C41">
        <w:rPr>
          <w:lang w:val="en-GB"/>
        </w:rPr>
        <w:t xml:space="preserve">the Annex in </w:t>
      </w:r>
      <w:r w:rsidR="00EF3BC9">
        <w:rPr>
          <w:lang w:val="en-GB"/>
        </w:rPr>
        <w:t xml:space="preserve">Table 1. </w:t>
      </w:r>
      <w:r w:rsidR="00D83C41">
        <w:rPr>
          <w:lang w:val="en-GB"/>
        </w:rPr>
        <w:t xml:space="preserve">The number of for the type 1 NR CP-OFDM DMRS describe the position of reference signals in terms of OFDM symbols (numbering starting at 0). Since each of the configurations has a different reference overhead we compare at the same TBS. The TBS is chosen in a ways that the system with the smallest overhead has a code-rate of 0.75. </w:t>
      </w:r>
      <w:r>
        <w:rPr>
          <w:lang w:val="en-GB"/>
        </w:rPr>
        <w:t xml:space="preserve">Due to the better time direction spacing a largely improved performance can be observed. Since it has a reduced overhead compared to NR type 1 NR CP-OFDM DMRS with 3 symbols it can achieve an improved performance even for larger subcarrier spacing, where the time spacing is not so important. </w:t>
      </w:r>
    </w:p>
    <w:p w14:paraId="7F5405AF" w14:textId="77777777" w:rsidR="006C5A5A" w:rsidRPr="003C7130" w:rsidRDefault="006C5A5A" w:rsidP="006C5A5A">
      <w:pPr>
        <w:pStyle w:val="3GPPText"/>
        <w:rPr>
          <w:b/>
        </w:rPr>
      </w:pPr>
      <w:r w:rsidRPr="003C7130">
        <w:rPr>
          <w:b/>
        </w:rPr>
        <w:t>PSCCH:</w:t>
      </w:r>
    </w:p>
    <w:p w14:paraId="38E8A89B" w14:textId="4C9DD6EE" w:rsidR="00C84CA1" w:rsidRDefault="00C84CA1" w:rsidP="00C84CA1">
      <w:pPr>
        <w:pStyle w:val="3GPPText"/>
        <w:rPr>
          <w:lang w:val="en-GB"/>
        </w:rPr>
      </w:pPr>
      <w:r w:rsidRPr="00FB1CEF">
        <w:rPr>
          <w:lang w:val="en-GB"/>
        </w:rPr>
        <w:t xml:space="preserve">Based on evaluation results presented in </w:t>
      </w:r>
      <w:r w:rsidR="000839A7">
        <w:rPr>
          <w:lang w:val="en-GB"/>
        </w:rPr>
        <w:fldChar w:fldCharType="begin"/>
      </w:r>
      <w:r w:rsidR="000839A7">
        <w:rPr>
          <w:lang w:val="en-GB"/>
        </w:rPr>
        <w:instrText xml:space="preserve"> REF _Ref535013742 \n \h </w:instrText>
      </w:r>
      <w:r w:rsidR="000839A7">
        <w:rPr>
          <w:lang w:val="en-GB"/>
        </w:rPr>
      </w:r>
      <w:r w:rsidR="000839A7">
        <w:rPr>
          <w:lang w:val="en-GB"/>
        </w:rPr>
        <w:fldChar w:fldCharType="separate"/>
      </w:r>
      <w:r w:rsidR="00527BFF">
        <w:rPr>
          <w:lang w:val="en-GB"/>
        </w:rPr>
        <w:t>[7]</w:t>
      </w:r>
      <w:r w:rsidR="000839A7">
        <w:rPr>
          <w:lang w:val="en-GB"/>
        </w:rPr>
        <w:fldChar w:fldCharType="end"/>
      </w:r>
      <w:r w:rsidRPr="00FB1CEF">
        <w:rPr>
          <w:lang w:val="en-GB"/>
        </w:rPr>
        <w:t>, we conclude</w:t>
      </w:r>
      <w:r>
        <w:rPr>
          <w:lang w:val="en-GB"/>
        </w:rPr>
        <w:t>d</w:t>
      </w:r>
      <w:r w:rsidRPr="00FB1CEF">
        <w:rPr>
          <w:lang w:val="en-GB"/>
        </w:rPr>
        <w:t xml:space="preserve"> that multiple PSCCH decoding attempts can significantly improve performance of the NR-V2X sidelink communication and significantly improve system reliability. </w:t>
      </w:r>
      <w:r>
        <w:rPr>
          <w:lang w:val="en-GB"/>
        </w:rPr>
        <w:t xml:space="preserve">Based on </w:t>
      </w:r>
      <w:r w:rsidRPr="00FB1CEF">
        <w:rPr>
          <w:lang w:val="en-GB"/>
        </w:rPr>
        <w:t>these results</w:t>
      </w:r>
      <w:r>
        <w:rPr>
          <w:lang w:val="en-GB"/>
        </w:rPr>
        <w:t xml:space="preserve">, </w:t>
      </w:r>
      <w:r w:rsidRPr="00FB1CEF">
        <w:rPr>
          <w:lang w:val="en-GB"/>
        </w:rPr>
        <w:t xml:space="preserve">we have </w:t>
      </w:r>
      <w:r>
        <w:rPr>
          <w:lang w:val="en-GB"/>
        </w:rPr>
        <w:t xml:space="preserve">the </w:t>
      </w:r>
      <w:r w:rsidRPr="00FB1CEF">
        <w:rPr>
          <w:lang w:val="en-GB"/>
        </w:rPr>
        <w:t>following proposals:</w:t>
      </w:r>
    </w:p>
    <w:p w14:paraId="4E828823" w14:textId="77777777" w:rsidR="00FC7316" w:rsidRPr="00FB1CEF" w:rsidRDefault="00FC7316" w:rsidP="00C84CA1">
      <w:pPr>
        <w:pStyle w:val="3GPPText"/>
        <w:rPr>
          <w:lang w:val="en-GB"/>
        </w:rPr>
      </w:pPr>
    </w:p>
    <w:p w14:paraId="50991674" w14:textId="77777777" w:rsidR="00C84CA1" w:rsidRPr="00FB1CEF" w:rsidRDefault="00C84CA1" w:rsidP="00C84CA1">
      <w:pPr>
        <w:pStyle w:val="3GPPText"/>
        <w:numPr>
          <w:ilvl w:val="0"/>
          <w:numId w:val="11"/>
        </w:numPr>
        <w:rPr>
          <w:lang w:val="en-GB"/>
        </w:rPr>
      </w:pPr>
    </w:p>
    <w:p w14:paraId="1BFF394F" w14:textId="1E3CABFB" w:rsidR="00C84CA1" w:rsidRPr="00FB1CEF" w:rsidRDefault="00C84CA1" w:rsidP="00D55B13">
      <w:pPr>
        <w:pStyle w:val="3GPPText"/>
        <w:numPr>
          <w:ilvl w:val="1"/>
          <w:numId w:val="18"/>
        </w:numPr>
        <w:rPr>
          <w:b/>
          <w:lang w:val="en-GB"/>
        </w:rPr>
      </w:pPr>
      <w:r w:rsidRPr="00FB1CEF">
        <w:rPr>
          <w:b/>
          <w:lang w:val="en-GB"/>
        </w:rPr>
        <w:t xml:space="preserve">NR V2X </w:t>
      </w:r>
      <w:r w:rsidR="002558F4">
        <w:rPr>
          <w:b/>
          <w:lang w:val="en-GB"/>
        </w:rPr>
        <w:t xml:space="preserve">PSCCH </w:t>
      </w:r>
      <w:r w:rsidRPr="00FB1CEF">
        <w:rPr>
          <w:b/>
          <w:lang w:val="en-GB"/>
        </w:rPr>
        <w:t xml:space="preserve">sidelink physical structure </w:t>
      </w:r>
      <w:r w:rsidR="00F424B6">
        <w:rPr>
          <w:b/>
          <w:lang w:val="en-GB"/>
        </w:rPr>
        <w:t xml:space="preserve">and DMRS </w:t>
      </w:r>
      <w:r w:rsidRPr="00FB1CEF">
        <w:rPr>
          <w:b/>
          <w:lang w:val="en-GB"/>
        </w:rPr>
        <w:t xml:space="preserve">take into account </w:t>
      </w:r>
      <w:r w:rsidR="002558F4">
        <w:rPr>
          <w:b/>
          <w:lang w:val="en-GB"/>
        </w:rPr>
        <w:t xml:space="preserve">benefits </w:t>
      </w:r>
      <w:r w:rsidRPr="00FB1CEF">
        <w:rPr>
          <w:b/>
          <w:lang w:val="en-GB"/>
        </w:rPr>
        <w:t>of multiple decoding attempts for PSCCH transmission</w:t>
      </w:r>
      <w:r w:rsidR="002558F4">
        <w:rPr>
          <w:b/>
          <w:lang w:val="en-GB"/>
        </w:rPr>
        <w:t>s</w:t>
      </w:r>
      <w:r w:rsidRPr="00FB1CEF">
        <w:rPr>
          <w:b/>
          <w:lang w:val="en-GB"/>
        </w:rPr>
        <w:t xml:space="preserve"> </w:t>
      </w:r>
      <w:r w:rsidR="002558F4">
        <w:rPr>
          <w:b/>
          <w:lang w:val="en-GB"/>
        </w:rPr>
        <w:t>collided on the same resource</w:t>
      </w:r>
    </w:p>
    <w:p w14:paraId="6F37A353" w14:textId="77777777" w:rsidR="006C5A5A" w:rsidRPr="002F55FF" w:rsidRDefault="006C5A5A" w:rsidP="006C5A5A">
      <w:pPr>
        <w:pStyle w:val="3GPPText"/>
        <w:rPr>
          <w:b/>
        </w:rPr>
      </w:pPr>
    </w:p>
    <w:p w14:paraId="69822842" w14:textId="332AB2CB" w:rsidR="002F55FF" w:rsidRPr="006A238D" w:rsidRDefault="00A15066" w:rsidP="002F55FF">
      <w:pPr>
        <w:pStyle w:val="Heading3"/>
      </w:pPr>
      <w:r w:rsidRPr="006A238D">
        <w:t>SRS/CSI-RS/PTRS</w:t>
      </w:r>
    </w:p>
    <w:p w14:paraId="0819D54A" w14:textId="11B9AD1E" w:rsidR="00FE5C71" w:rsidRPr="00122317" w:rsidRDefault="00990B74" w:rsidP="00FE5C71">
      <w:pPr>
        <w:rPr>
          <w:b/>
          <w:sz w:val="22"/>
          <w:szCs w:val="22"/>
        </w:rPr>
      </w:pPr>
      <w:r w:rsidRPr="00122317">
        <w:rPr>
          <w:b/>
          <w:sz w:val="22"/>
          <w:szCs w:val="22"/>
        </w:rPr>
        <w:t>SRS/CSI-RS:</w:t>
      </w:r>
    </w:p>
    <w:p w14:paraId="7EB33D89" w14:textId="77777777" w:rsidR="006A238D" w:rsidRPr="00122317" w:rsidRDefault="006A238D" w:rsidP="006A238D">
      <w:pPr>
        <w:rPr>
          <w:sz w:val="22"/>
          <w:szCs w:val="22"/>
        </w:rPr>
      </w:pPr>
      <w:r w:rsidRPr="00122317">
        <w:rPr>
          <w:sz w:val="22"/>
          <w:szCs w:val="22"/>
        </w:rPr>
        <w:t>SRS and CSI-RS can be used for link adaptation purposes. But, there are m</w:t>
      </w:r>
      <w:r>
        <w:rPr>
          <w:sz w:val="22"/>
          <w:szCs w:val="22"/>
        </w:rPr>
        <w:t>ultiple challenges for sidelink</w:t>
      </w:r>
      <w:r w:rsidRPr="00122317">
        <w:rPr>
          <w:sz w:val="22"/>
          <w:szCs w:val="22"/>
        </w:rPr>
        <w:t xml:space="preserve"> V2X use cases:</w:t>
      </w:r>
    </w:p>
    <w:p w14:paraId="3D4CB013" w14:textId="77777777" w:rsidR="006A238D" w:rsidRDefault="006A238D" w:rsidP="006A238D">
      <w:pPr>
        <w:pStyle w:val="3GPPAgreements"/>
        <w:rPr>
          <w:szCs w:val="22"/>
        </w:rPr>
      </w:pPr>
      <w:r>
        <w:rPr>
          <w:szCs w:val="22"/>
        </w:rPr>
        <w:t>The environment and channel changes very fast due to the high mobility of vehicles</w:t>
      </w:r>
    </w:p>
    <w:p w14:paraId="420B93C2" w14:textId="77777777" w:rsidR="006A238D" w:rsidRDefault="006A238D" w:rsidP="006A238D">
      <w:pPr>
        <w:pStyle w:val="3GPPAgreements"/>
        <w:rPr>
          <w:szCs w:val="22"/>
        </w:rPr>
      </w:pPr>
      <w:r>
        <w:rPr>
          <w:szCs w:val="22"/>
        </w:rPr>
        <w:t>The resource allocation is not centrally managed and thus interference level may change significantly across slots and frequency sub-channels</w:t>
      </w:r>
    </w:p>
    <w:p w14:paraId="51303E8F" w14:textId="77777777" w:rsidR="006A238D" w:rsidRPr="00122317" w:rsidRDefault="006A238D" w:rsidP="006A238D">
      <w:pPr>
        <w:pStyle w:val="3GPPAgreements"/>
        <w:rPr>
          <w:szCs w:val="22"/>
        </w:rPr>
      </w:pPr>
      <w:r>
        <w:rPr>
          <w:szCs w:val="22"/>
        </w:rPr>
        <w:t>SRS and CSI-RS if supported can be considered as an additional overhead however their gain relative to adaptation based on RSRP/RSRQ measurements and ACK/NACK feedback are not obvious.</w:t>
      </w:r>
    </w:p>
    <w:p w14:paraId="42DCDFEC" w14:textId="1F4EB42D" w:rsidR="006A238D" w:rsidRDefault="006A238D" w:rsidP="006A238D">
      <w:pPr>
        <w:rPr>
          <w:sz w:val="22"/>
          <w:szCs w:val="22"/>
        </w:rPr>
      </w:pPr>
      <w:r>
        <w:rPr>
          <w:sz w:val="22"/>
          <w:szCs w:val="22"/>
        </w:rPr>
        <w:t xml:space="preserve">In our companion contribution, we discuss above aspects </w:t>
      </w:r>
      <w:r w:rsidR="000839A7">
        <w:rPr>
          <w:sz w:val="22"/>
          <w:szCs w:val="22"/>
        </w:rPr>
        <w:t>in</w:t>
      </w:r>
      <w:r>
        <w:rPr>
          <w:sz w:val="22"/>
          <w:szCs w:val="22"/>
        </w:rPr>
        <w:t xml:space="preserve"> more details and check sensitivity of sidelink performance to various CSI feedbacks and corresponding </w:t>
      </w:r>
      <w:r w:rsidRPr="000839A7">
        <w:rPr>
          <w:sz w:val="22"/>
          <w:szCs w:val="22"/>
        </w:rPr>
        <w:t xml:space="preserve">delays </w:t>
      </w:r>
      <w:r w:rsidR="000839A7" w:rsidRPr="000839A7">
        <w:rPr>
          <w:sz w:val="22"/>
          <w:szCs w:val="22"/>
        </w:rPr>
        <w:fldChar w:fldCharType="begin"/>
      </w:r>
      <w:r w:rsidR="000839A7" w:rsidRPr="000839A7">
        <w:rPr>
          <w:sz w:val="22"/>
          <w:szCs w:val="22"/>
        </w:rPr>
        <w:instrText xml:space="preserve"> REF _Ref535013639 \n \h </w:instrText>
      </w:r>
      <w:r w:rsidR="000839A7">
        <w:rPr>
          <w:sz w:val="22"/>
          <w:szCs w:val="22"/>
        </w:rPr>
        <w:instrText xml:space="preserve"> \* MERGEFORMAT </w:instrText>
      </w:r>
      <w:r w:rsidR="000839A7" w:rsidRPr="000839A7">
        <w:rPr>
          <w:sz w:val="22"/>
          <w:szCs w:val="22"/>
        </w:rPr>
      </w:r>
      <w:r w:rsidR="000839A7" w:rsidRPr="000839A7">
        <w:rPr>
          <w:sz w:val="22"/>
          <w:szCs w:val="22"/>
        </w:rPr>
        <w:fldChar w:fldCharType="separate"/>
      </w:r>
      <w:r w:rsidR="00527BFF">
        <w:rPr>
          <w:sz w:val="22"/>
          <w:szCs w:val="22"/>
        </w:rPr>
        <w:t>[5]</w:t>
      </w:r>
      <w:r w:rsidR="000839A7" w:rsidRPr="000839A7">
        <w:rPr>
          <w:sz w:val="22"/>
          <w:szCs w:val="22"/>
        </w:rPr>
        <w:fldChar w:fldCharType="end"/>
      </w:r>
      <w:r w:rsidRPr="000839A7">
        <w:rPr>
          <w:sz w:val="22"/>
          <w:szCs w:val="22"/>
        </w:rPr>
        <w:t>. This results</w:t>
      </w:r>
      <w:r>
        <w:rPr>
          <w:sz w:val="22"/>
          <w:szCs w:val="22"/>
        </w:rPr>
        <w:t xml:space="preserve"> show that in the scenarios where CSI feedback is beneficial sufficient performance can be achieved using DMRS.</w:t>
      </w:r>
    </w:p>
    <w:p w14:paraId="09D064AD" w14:textId="77777777" w:rsidR="005633B7" w:rsidRDefault="005633B7" w:rsidP="006A238D">
      <w:pPr>
        <w:rPr>
          <w:sz w:val="22"/>
          <w:szCs w:val="22"/>
        </w:rPr>
      </w:pPr>
    </w:p>
    <w:p w14:paraId="57B3F537" w14:textId="77777777" w:rsidR="00505A52" w:rsidRPr="00FE4E07" w:rsidRDefault="00505A52" w:rsidP="00505A52">
      <w:pPr>
        <w:pStyle w:val="3GPPText"/>
        <w:numPr>
          <w:ilvl w:val="0"/>
          <w:numId w:val="11"/>
        </w:numPr>
      </w:pPr>
    </w:p>
    <w:p w14:paraId="4481985E" w14:textId="64614AEE" w:rsidR="006C5A5A" w:rsidRDefault="005633B7" w:rsidP="005633B7">
      <w:pPr>
        <w:pStyle w:val="3GPPText"/>
        <w:numPr>
          <w:ilvl w:val="1"/>
          <w:numId w:val="12"/>
        </w:numPr>
        <w:rPr>
          <w:b/>
        </w:rPr>
      </w:pPr>
      <w:r>
        <w:rPr>
          <w:b/>
        </w:rPr>
        <w:t>If explicit feedback is considered necessary, then DMRS</w:t>
      </w:r>
      <w:r w:rsidR="00F424B6">
        <w:rPr>
          <w:b/>
        </w:rPr>
        <w:t>s are considered as alternative for SRS/CSI-RS based design options</w:t>
      </w:r>
    </w:p>
    <w:p w14:paraId="4DC7ECB3" w14:textId="77777777" w:rsidR="005633B7" w:rsidRPr="00FC7316" w:rsidRDefault="005633B7" w:rsidP="00FC7316">
      <w:pPr>
        <w:pStyle w:val="3GPPText"/>
      </w:pPr>
    </w:p>
    <w:p w14:paraId="59F0F20D" w14:textId="77777777" w:rsidR="006A238D" w:rsidRPr="00122317" w:rsidRDefault="006A238D" w:rsidP="006A238D">
      <w:pPr>
        <w:rPr>
          <w:b/>
          <w:sz w:val="22"/>
          <w:szCs w:val="22"/>
        </w:rPr>
      </w:pPr>
      <w:r w:rsidRPr="00122317">
        <w:rPr>
          <w:b/>
          <w:sz w:val="22"/>
          <w:szCs w:val="22"/>
        </w:rPr>
        <w:t>PTRS:</w:t>
      </w:r>
    </w:p>
    <w:p w14:paraId="0B82B5BE" w14:textId="77777777" w:rsidR="006A238D" w:rsidRDefault="006A238D" w:rsidP="006A238D">
      <w:pPr>
        <w:pStyle w:val="3GPPText"/>
      </w:pPr>
      <w:r>
        <w:t>Phase noise is not expected to be the limiting factor in NR-V2X scenarios. In case if proper DMRS patterns are designed the benefits of additionally supporting PTRS in FR1 are not obvious. F</w:t>
      </w:r>
      <w:r w:rsidRPr="00122317">
        <w:t>or FR2</w:t>
      </w:r>
      <w:r>
        <w:t>, the use of PTRS seems reasonable however it needs to be checked whether phase noise or Doppler effects are dominant in high carrier frequencies for V2X scenarios.</w:t>
      </w:r>
    </w:p>
    <w:p w14:paraId="786EFB62" w14:textId="77777777" w:rsidR="006C5A5A" w:rsidRPr="00122317" w:rsidRDefault="006C5A5A" w:rsidP="006A238D">
      <w:pPr>
        <w:pStyle w:val="3GPPText"/>
      </w:pPr>
    </w:p>
    <w:p w14:paraId="3082E568" w14:textId="77777777" w:rsidR="006A238D" w:rsidRPr="00FE4E07" w:rsidRDefault="006A238D" w:rsidP="006A238D">
      <w:pPr>
        <w:pStyle w:val="3GPPText"/>
        <w:numPr>
          <w:ilvl w:val="0"/>
          <w:numId w:val="11"/>
        </w:numPr>
      </w:pPr>
    </w:p>
    <w:p w14:paraId="28A7A724" w14:textId="77777777" w:rsidR="006A238D" w:rsidRDefault="006A238D" w:rsidP="006A238D">
      <w:pPr>
        <w:pStyle w:val="3GPPText"/>
        <w:numPr>
          <w:ilvl w:val="1"/>
          <w:numId w:val="12"/>
        </w:numPr>
        <w:rPr>
          <w:b/>
        </w:rPr>
      </w:pPr>
      <w:r>
        <w:rPr>
          <w:b/>
        </w:rPr>
        <w:t>Do not support PTRS for NR-V2X sidelink communication in FR1</w:t>
      </w:r>
    </w:p>
    <w:p w14:paraId="42C3DA2F" w14:textId="77777777" w:rsidR="006A238D" w:rsidRDefault="006A238D" w:rsidP="006A238D">
      <w:pPr>
        <w:pStyle w:val="3GPPText"/>
        <w:numPr>
          <w:ilvl w:val="1"/>
          <w:numId w:val="12"/>
        </w:numPr>
        <w:rPr>
          <w:b/>
        </w:rPr>
      </w:pPr>
      <w:r>
        <w:rPr>
          <w:b/>
        </w:rPr>
        <w:t>Further study PTRS support in application to FR2 and NR-V2X use cases</w:t>
      </w:r>
    </w:p>
    <w:p w14:paraId="3ABF39AC" w14:textId="77777777" w:rsidR="006C5A5A" w:rsidRPr="00FC7316" w:rsidRDefault="006C5A5A" w:rsidP="00FC7316">
      <w:pPr>
        <w:pStyle w:val="3GPPText"/>
      </w:pPr>
    </w:p>
    <w:p w14:paraId="02297586" w14:textId="77777777" w:rsidR="0089148E" w:rsidRPr="00D33D3F" w:rsidRDefault="0089148E" w:rsidP="001002AE">
      <w:pPr>
        <w:pStyle w:val="3GPPH2"/>
        <w:tabs>
          <w:tab w:val="clear" w:pos="567"/>
          <w:tab w:val="clear" w:pos="2376"/>
          <w:tab w:val="num" w:pos="284"/>
        </w:tabs>
        <w:ind w:left="284" w:hanging="284"/>
      </w:pPr>
      <w:r w:rsidRPr="00D33D3F">
        <w:t>Sidelink Control Channel (PSCCH)</w:t>
      </w:r>
    </w:p>
    <w:p w14:paraId="7E6B5940" w14:textId="0AC82370" w:rsidR="00415EA4" w:rsidRPr="00E401C0" w:rsidRDefault="000153A0" w:rsidP="00D33D3F">
      <w:pPr>
        <w:pStyle w:val="3GPPH3"/>
        <w:rPr>
          <w:lang w:val="en-US"/>
        </w:rPr>
      </w:pPr>
      <w:r>
        <w:rPr>
          <w:lang w:val="en-US"/>
        </w:rPr>
        <w:t xml:space="preserve"> </w:t>
      </w:r>
      <w:r w:rsidR="0089148E" w:rsidRPr="00E401C0">
        <w:rPr>
          <w:lang w:val="en-US"/>
        </w:rPr>
        <w:t>Physical Structure</w:t>
      </w:r>
    </w:p>
    <w:p w14:paraId="14C6A938" w14:textId="2642328C" w:rsidR="00464596" w:rsidRPr="000153A0" w:rsidRDefault="00A43610" w:rsidP="00D33D3F">
      <w:pPr>
        <w:pStyle w:val="3GPPText"/>
      </w:pPr>
      <w:r w:rsidRPr="00267A9E">
        <w:t>The PSCCH can either be TDMed or FDMed with the PSSCH. As the frequency domain allocation will likely be narrow band in the case of FDMed PSCCH and PSSCH it is desirable to make the control channel robust regarding a bad channel inside the narrowband allocation, by frequency hopping.</w:t>
      </w:r>
    </w:p>
    <w:p w14:paraId="0A6C7D76" w14:textId="094962E5" w:rsidR="0089148E" w:rsidRPr="00E401C0" w:rsidRDefault="000153A0" w:rsidP="00D33D3F">
      <w:pPr>
        <w:pStyle w:val="3GPPH3"/>
        <w:rPr>
          <w:lang w:val="en-US"/>
        </w:rPr>
      </w:pPr>
      <w:r>
        <w:rPr>
          <w:lang w:val="en-US"/>
        </w:rPr>
        <w:t xml:space="preserve"> </w:t>
      </w:r>
      <w:r w:rsidR="0089148E" w:rsidRPr="00E401C0">
        <w:rPr>
          <w:lang w:val="en-US"/>
        </w:rPr>
        <w:t>Transmission Scheme</w:t>
      </w:r>
      <w:r w:rsidR="00D507CF" w:rsidRPr="00E401C0">
        <w:rPr>
          <w:lang w:val="en-US"/>
        </w:rPr>
        <w:t>s</w:t>
      </w:r>
    </w:p>
    <w:p w14:paraId="12D56C96" w14:textId="77777777" w:rsidR="006C5A5A" w:rsidRDefault="006C5A5A" w:rsidP="006C5A5A">
      <w:pPr>
        <w:pStyle w:val="3GPPText"/>
      </w:pPr>
      <w:r w:rsidRPr="006D4217">
        <w:t>We identified four different types of diversity schemes that might be suitable for the PSCCH: Space Time/Frequency Block Coding (STBC/SFBC), Cyclic Delay Diversity (CDD), frequency hopping and precoder cycling / Spatial Orthogonal Resource Transmit Diversity (SORTD). They are in general divided into non-transparent (STBC/SFBC) and transparent schemes (CDD, precoder cycling, SORTD), as in the case of transparent schemes, the receiver does not need any knowledge of the transmission format. In the case of non-transparent schemes, it is essential to estimate the channel for each of the transmit antenna ports used. In addition, it is essential that the channel of adjacent OFDM symbols and adjacent subcarriers stays constant to fulfil the assumption of these schemes. For the case of transparent schemes, it is only necessary that the receiver knows which DMRS resource use the same transmit diversity schemes.</w:t>
      </w:r>
    </w:p>
    <w:p w14:paraId="5C394BB4" w14:textId="77777777" w:rsidR="000839A7" w:rsidRPr="006D4217" w:rsidRDefault="000839A7" w:rsidP="006C5A5A">
      <w:pPr>
        <w:pStyle w:val="3GPPText"/>
      </w:pPr>
    </w:p>
    <w:p w14:paraId="1DA922D3" w14:textId="77777777" w:rsidR="006C5A5A" w:rsidRPr="000153A0" w:rsidRDefault="006C5A5A" w:rsidP="006C5A5A">
      <w:pPr>
        <w:pStyle w:val="3GPPText"/>
        <w:numPr>
          <w:ilvl w:val="0"/>
          <w:numId w:val="11"/>
        </w:numPr>
      </w:pPr>
    </w:p>
    <w:p w14:paraId="7CA9C5C0" w14:textId="069FACE6" w:rsidR="006C5A5A" w:rsidRPr="006C5A5A" w:rsidRDefault="006C5A5A" w:rsidP="006C5A5A">
      <w:pPr>
        <w:pStyle w:val="3GPPText"/>
        <w:numPr>
          <w:ilvl w:val="1"/>
          <w:numId w:val="12"/>
        </w:numPr>
        <w:rPr>
          <w:b/>
        </w:rPr>
      </w:pPr>
      <w:r w:rsidRPr="00D33D3F">
        <w:rPr>
          <w:b/>
        </w:rPr>
        <w:t>Prioritize the evaluation of transparent schemes for transmit diversity</w:t>
      </w:r>
    </w:p>
    <w:p w14:paraId="0E14B4B6" w14:textId="741835EE" w:rsidR="00FB46C1" w:rsidRPr="006C5A5A" w:rsidRDefault="006C5A5A" w:rsidP="006C5A5A">
      <w:pPr>
        <w:pStyle w:val="3GPPAgreements"/>
        <w:numPr>
          <w:ilvl w:val="1"/>
          <w:numId w:val="10"/>
        </w:numPr>
      </w:pPr>
      <w:r>
        <w:rPr>
          <w:b/>
        </w:rPr>
        <w:t>Study the effects of bundling size on the different schemes, as well as give recommendation for a useful bundling parametrization of the different schemes</w:t>
      </w:r>
    </w:p>
    <w:p w14:paraId="5FD9E3A5" w14:textId="77777777" w:rsidR="006C5A5A" w:rsidRPr="00327B4E" w:rsidRDefault="006C5A5A" w:rsidP="006C5A5A">
      <w:pPr>
        <w:pStyle w:val="3GPPAgreements"/>
        <w:numPr>
          <w:ilvl w:val="0"/>
          <w:numId w:val="0"/>
        </w:numPr>
        <w:ind w:left="284" w:hanging="284"/>
      </w:pPr>
    </w:p>
    <w:p w14:paraId="05235E3E" w14:textId="2C17451A" w:rsidR="00D507CF" w:rsidRPr="00E401C0" w:rsidRDefault="00FB46C1" w:rsidP="00D33D3F">
      <w:pPr>
        <w:pStyle w:val="3GPPH3"/>
        <w:rPr>
          <w:lang w:val="en-US"/>
        </w:rPr>
      </w:pPr>
      <w:r>
        <w:rPr>
          <w:lang w:val="en-US"/>
        </w:rPr>
        <w:t xml:space="preserve"> </w:t>
      </w:r>
      <w:r w:rsidR="00D507CF" w:rsidRPr="00E401C0">
        <w:rPr>
          <w:lang w:val="en-US"/>
        </w:rPr>
        <w:t>Encoding / Mapping</w:t>
      </w:r>
    </w:p>
    <w:p w14:paraId="56335FC7" w14:textId="0D326909" w:rsidR="00612478" w:rsidRPr="00267A9E" w:rsidRDefault="00612478" w:rsidP="00267A9E">
      <w:pPr>
        <w:pStyle w:val="3GPPText"/>
      </w:pPr>
      <w:r w:rsidRPr="00267A9E">
        <w:t>The polar code used for the PDCCH should be considered a baseline for the channel code. However it needs to be carefully evaluate</w:t>
      </w:r>
      <w:r w:rsidR="00874C26" w:rsidRPr="00267A9E">
        <w:t>d</w:t>
      </w:r>
      <w:r w:rsidR="00327B4E" w:rsidRPr="00267A9E">
        <w:t>,</w:t>
      </w:r>
      <w:r w:rsidRPr="00267A9E">
        <w:t xml:space="preserve"> if in the case of additional puncturing due a slower AGC adaptation</w:t>
      </w:r>
      <w:r w:rsidR="00327B4E" w:rsidRPr="00267A9E">
        <w:t>,</w:t>
      </w:r>
      <w:r w:rsidRPr="00267A9E">
        <w:t xml:space="preserve"> does significantly influence the performance. In this regard</w:t>
      </w:r>
      <w:r w:rsidR="00327B4E" w:rsidRPr="00267A9E">
        <w:t>, it</w:t>
      </w:r>
      <w:r w:rsidRPr="00267A9E">
        <w:t xml:space="preserve"> is also important to ensure a sufficient performance of the PSCCH relative to the PSSCH performance with the most robust MCS 0. In this case the PSCCH performance should be better, but the gap should not be too large. If the gap is very large this means that there is a significant overprovisioning of resources for the PSCCH, therefore the system could be made more efficient </w:t>
      </w:r>
      <w:r w:rsidR="005815B7" w:rsidRPr="00267A9E">
        <w:t xml:space="preserve">by </w:t>
      </w:r>
      <w:r w:rsidRPr="00267A9E">
        <w:t>reducing this overhead.</w:t>
      </w:r>
    </w:p>
    <w:p w14:paraId="61F4351E" w14:textId="1B797A8A" w:rsidR="00327B4E" w:rsidRPr="00267A9E" w:rsidRDefault="00327B4E" w:rsidP="00267A9E">
      <w:pPr>
        <w:pStyle w:val="3GPPText"/>
      </w:pPr>
      <w:r w:rsidRPr="00267A9E">
        <w:t>If PSSCH is transmitted in the first symbol the similar issues can happen especially with wideband allocations due to frequency first mapping principle. These aspects need to be taken into account once RAN4 responds to RAN1 on AGC settling time values.</w:t>
      </w:r>
    </w:p>
    <w:p w14:paraId="0F14B79B" w14:textId="77777777" w:rsidR="00464596" w:rsidRPr="00E401C0" w:rsidRDefault="00464596" w:rsidP="00D33D3F">
      <w:pPr>
        <w:pStyle w:val="3GPPText"/>
      </w:pPr>
    </w:p>
    <w:p w14:paraId="319EB7DB" w14:textId="15164C39" w:rsidR="00015D5B" w:rsidRPr="00122317" w:rsidRDefault="0089148E" w:rsidP="001002AE">
      <w:pPr>
        <w:pStyle w:val="3GPPH2"/>
        <w:tabs>
          <w:tab w:val="clear" w:pos="567"/>
          <w:tab w:val="clear" w:pos="2376"/>
          <w:tab w:val="num" w:pos="284"/>
        </w:tabs>
        <w:ind w:left="284" w:hanging="284"/>
      </w:pPr>
      <w:r w:rsidRPr="00D33D3F">
        <w:t>Sidelink Shared Channel (PSSCH)</w:t>
      </w:r>
    </w:p>
    <w:p w14:paraId="7275ECCB" w14:textId="65E7D452" w:rsidR="0089148E" w:rsidRPr="00E401C0" w:rsidRDefault="000153A0" w:rsidP="00D33D3F">
      <w:pPr>
        <w:pStyle w:val="3GPPH3"/>
        <w:rPr>
          <w:lang w:val="en-US"/>
        </w:rPr>
      </w:pPr>
      <w:r>
        <w:rPr>
          <w:lang w:val="en-US"/>
        </w:rPr>
        <w:t xml:space="preserve"> </w:t>
      </w:r>
      <w:r w:rsidR="002E7DF3" w:rsidRPr="00E401C0">
        <w:rPr>
          <w:lang w:val="en-US"/>
        </w:rPr>
        <w:t>T</w:t>
      </w:r>
      <w:r w:rsidR="0089148E" w:rsidRPr="00E401C0">
        <w:rPr>
          <w:lang w:val="en-US"/>
        </w:rPr>
        <w:t>ransmission Schemes</w:t>
      </w:r>
    </w:p>
    <w:p w14:paraId="7257DE57" w14:textId="15A703D5" w:rsidR="002875E7" w:rsidRPr="00267A9E" w:rsidRDefault="00F15BFB" w:rsidP="00267A9E">
      <w:pPr>
        <w:pStyle w:val="3GPPText"/>
      </w:pPr>
      <w:r w:rsidRPr="00267A9E">
        <w:t xml:space="preserve">For </w:t>
      </w:r>
      <w:r w:rsidR="00E755AE" w:rsidRPr="00267A9E">
        <w:t xml:space="preserve">the future unicast mode it is likely beneficial to introduce spatial multiplexing. </w:t>
      </w:r>
      <w:r w:rsidR="002875E7" w:rsidRPr="00267A9E">
        <w:t xml:space="preserve">To determine a possible setup we need to consider the following: </w:t>
      </w:r>
      <w:r w:rsidR="00B63465" w:rsidRPr="00267A9E">
        <w:t>F</w:t>
      </w:r>
      <w:r w:rsidR="002875E7" w:rsidRPr="00267A9E">
        <w:t xml:space="preserve">or a </w:t>
      </w:r>
      <w:r w:rsidR="00B63465" w:rsidRPr="00267A9E">
        <w:t xml:space="preserve">relative speed of </w:t>
      </w:r>
      <w:r w:rsidR="002875E7" w:rsidRPr="00267A9E">
        <w:t xml:space="preserve">as low as 36 km/h the coherence time for the small scale parameters </w:t>
      </w:r>
      <w:r w:rsidR="00B63465" w:rsidRPr="00267A9E">
        <w:t xml:space="preserve">of the channel </w:t>
      </w:r>
      <w:r w:rsidR="002875E7" w:rsidRPr="00267A9E">
        <w:t xml:space="preserve">is about 5 ms. Therefore, the small scale </w:t>
      </w:r>
      <w:r w:rsidR="0075669F" w:rsidRPr="00267A9E">
        <w:t xml:space="preserve">properties </w:t>
      </w:r>
      <w:r w:rsidR="002875E7" w:rsidRPr="00267A9E">
        <w:t xml:space="preserve">of the channel </w:t>
      </w:r>
      <w:r w:rsidR="0075669F" w:rsidRPr="00267A9E">
        <w:t xml:space="preserve">are </w:t>
      </w:r>
      <w:r w:rsidR="00B63465" w:rsidRPr="00267A9E">
        <w:t>changing too fast to acquire, share and use the instantaneous channel information</w:t>
      </w:r>
      <w:r w:rsidR="00C4254C" w:rsidRPr="00267A9E">
        <w:t xml:space="preserve"> to enable coherent combining.</w:t>
      </w:r>
    </w:p>
    <w:p w14:paraId="2FF9AC83" w14:textId="4A994E1F" w:rsidR="002875E7" w:rsidRPr="00267A9E" w:rsidRDefault="002875E7" w:rsidP="00267A9E">
      <w:pPr>
        <w:pStyle w:val="3GPPText"/>
      </w:pPr>
      <w:r w:rsidRPr="00267A9E">
        <w:t>The large scale parameters will change less frequent. According to the agreed system l</w:t>
      </w:r>
      <w:r w:rsidR="008D7B37" w:rsidRPr="00267A9E">
        <w:t>evel evaluation parameters in [3</w:t>
      </w:r>
      <w:r w:rsidRPr="00267A9E">
        <w:t>] Table 6.2.3-1 the decorrelation distance is in the range of 7 to 13 meters. This translates to a coherence time of 252 to 468 ms</w:t>
      </w:r>
      <w:r w:rsidR="00B63465" w:rsidRPr="00267A9E">
        <w:t xml:space="preserve"> assuming relative speed of 100 km/h</w:t>
      </w:r>
      <w:r w:rsidRPr="00267A9E">
        <w:t>. As show</w:t>
      </w:r>
      <w:r w:rsidR="00B63465" w:rsidRPr="00267A9E">
        <w:t>n by</w:t>
      </w:r>
      <w:r w:rsidR="008D7B37" w:rsidRPr="00267A9E">
        <w:t xml:space="preserve"> the measurements in [5</w:t>
      </w:r>
      <w:r w:rsidRPr="00267A9E">
        <w:t xml:space="preserve">] this </w:t>
      </w:r>
      <w:r w:rsidR="00B63465" w:rsidRPr="00267A9E">
        <w:t xml:space="preserve">distance </w:t>
      </w:r>
      <w:r w:rsidRPr="00267A9E">
        <w:t xml:space="preserve">can be lower, dependent on the scenario. </w:t>
      </w:r>
      <w:r w:rsidR="00B63465" w:rsidRPr="00267A9E">
        <w:t>Even for a decorrelation distance of 2 meters the coherence time of the large scale parameters is still 72 ms</w:t>
      </w:r>
      <w:r w:rsidR="00C4254C" w:rsidRPr="00267A9E">
        <w:t xml:space="preserve"> and therefore precoding based on large scale channel properties may be a viable option</w:t>
      </w:r>
      <w:r w:rsidR="00B63465" w:rsidRPr="00267A9E">
        <w:t>.</w:t>
      </w:r>
    </w:p>
    <w:p w14:paraId="19C16E44" w14:textId="4D31072A" w:rsidR="00E755AE" w:rsidRPr="00267A9E" w:rsidRDefault="003478CD" w:rsidP="00267A9E">
      <w:pPr>
        <w:pStyle w:val="3GPPText"/>
      </w:pPr>
      <w:r w:rsidRPr="00267A9E">
        <w:t xml:space="preserve">The large scale parameters will change less frequent. </w:t>
      </w:r>
      <w:r w:rsidR="002875E7" w:rsidRPr="00267A9E">
        <w:t>However, to acquire this large scale parameters of the system a</w:t>
      </w:r>
      <w:r w:rsidR="00C4254C" w:rsidRPr="00267A9E">
        <w:t>n</w:t>
      </w:r>
      <w:r w:rsidR="002875E7" w:rsidRPr="00267A9E">
        <w:t xml:space="preserve"> averaging of different channel realization is necessary. Thus, we think the current focus of the study should prioritize open loop spatial multiplexing over closed loop spatial multiplexing.</w:t>
      </w:r>
      <w:r w:rsidR="00C4254C" w:rsidRPr="00267A9E">
        <w:t xml:space="preserve"> Closed loop, may be applicable for </w:t>
      </w:r>
      <w:r w:rsidR="00B63465" w:rsidRPr="00267A9E">
        <w:t xml:space="preserve">specific use-cases like platooning as the vehicles stay at a constant distance to each other and move at the same speed, a communication based on closed loop spatial multiplexing </w:t>
      </w:r>
      <w:r w:rsidRPr="00267A9E">
        <w:t xml:space="preserve">may </w:t>
      </w:r>
      <w:r w:rsidR="00B63465" w:rsidRPr="00267A9E">
        <w:t>be beneficial</w:t>
      </w:r>
      <w:r w:rsidR="00C4254C" w:rsidRPr="00267A9E">
        <w:t xml:space="preserve"> and can be separately studied with the 2nd priority</w:t>
      </w:r>
      <w:r w:rsidR="00B63465" w:rsidRPr="00267A9E">
        <w:t>.</w:t>
      </w:r>
    </w:p>
    <w:p w14:paraId="57DC48D1" w14:textId="77777777" w:rsidR="00CA2266" w:rsidRPr="00CA2266" w:rsidRDefault="00CA2266" w:rsidP="00CA2266"/>
    <w:p w14:paraId="44CF296D" w14:textId="0D97D8F3" w:rsidR="00CA2266" w:rsidRPr="00FB46C1" w:rsidRDefault="00CA2266" w:rsidP="00051041">
      <w:pPr>
        <w:pStyle w:val="3GPPText"/>
        <w:numPr>
          <w:ilvl w:val="0"/>
          <w:numId w:val="11"/>
        </w:numPr>
      </w:pPr>
    </w:p>
    <w:p w14:paraId="6AE52C19" w14:textId="08DEEE7C" w:rsidR="00B63465" w:rsidRPr="00D33D3F" w:rsidRDefault="00B63465" w:rsidP="00051041">
      <w:pPr>
        <w:pStyle w:val="3GPPText"/>
        <w:numPr>
          <w:ilvl w:val="1"/>
          <w:numId w:val="12"/>
        </w:numPr>
        <w:rPr>
          <w:b/>
        </w:rPr>
      </w:pPr>
      <w:r w:rsidRPr="00D33D3F">
        <w:rPr>
          <w:b/>
        </w:rPr>
        <w:t xml:space="preserve">Evaluate open loop spatial multiplexing as a primary </w:t>
      </w:r>
      <w:r w:rsidR="00E24CD7">
        <w:rPr>
          <w:b/>
        </w:rPr>
        <w:t>option for spatial multiplexing</w:t>
      </w:r>
    </w:p>
    <w:p w14:paraId="14A17833" w14:textId="7A96D026" w:rsidR="00B31D14" w:rsidRDefault="00C4254C" w:rsidP="00051041">
      <w:pPr>
        <w:pStyle w:val="3GPPText"/>
        <w:numPr>
          <w:ilvl w:val="1"/>
          <w:numId w:val="12"/>
        </w:numPr>
        <w:rPr>
          <w:b/>
        </w:rPr>
      </w:pPr>
      <w:r w:rsidRPr="00D33D3F">
        <w:rPr>
          <w:b/>
        </w:rPr>
        <w:t>Evaluate transparent transmit diversity schemes for PSSCH</w:t>
      </w:r>
    </w:p>
    <w:p w14:paraId="3ECAF59B" w14:textId="77777777" w:rsidR="00FB46C1" w:rsidRPr="0075470E" w:rsidRDefault="00FB46C1" w:rsidP="0075470E"/>
    <w:p w14:paraId="118D0AFB" w14:textId="18DC7CC8" w:rsidR="00B31D14" w:rsidRDefault="00B31D14" w:rsidP="00D33D3F">
      <w:pPr>
        <w:pStyle w:val="3GPPH3"/>
        <w:rPr>
          <w:lang w:val="en-US"/>
        </w:rPr>
      </w:pPr>
      <w:r>
        <w:rPr>
          <w:lang w:val="en-US"/>
        </w:rPr>
        <w:t xml:space="preserve"> Modulation </w:t>
      </w:r>
      <w:r w:rsidR="0075470E">
        <w:rPr>
          <w:lang w:val="en-US"/>
        </w:rPr>
        <w:t>F</w:t>
      </w:r>
      <w:r>
        <w:rPr>
          <w:lang w:val="en-US"/>
        </w:rPr>
        <w:t>ormat</w:t>
      </w:r>
    </w:p>
    <w:p w14:paraId="062267E3" w14:textId="77777777" w:rsidR="00D350AC" w:rsidRDefault="000875BE" w:rsidP="00D350AC">
      <w:pPr>
        <w:pStyle w:val="3GPPText"/>
      </w:pPr>
      <w:r w:rsidRPr="00267A9E">
        <w:t>As shown in the evaluation in section 2.2.1 the SINR requirements to demodulate 256-QAM are very high, combined with the fact that in the case of sidelink there are likely substantially less antennas available at the transmitter relative to downlink, this is leading to a very limited range for 256-QAM transmissions. In addition according to [1] the EVM requirement for 256-QAM is 3.5% in contrast to the 8% required for 64-QAM. For modulation formats with less bits per symbol compared to QPSK it needs to be ensured that the coverage does not exceed the PSCCH coverage as well as the benefits are unclear</w:t>
      </w:r>
      <w:r w:rsidR="0075470E" w:rsidRPr="00267A9E">
        <w:t xml:space="preserve"> (i.e. control and shared channel performance is balanced)</w:t>
      </w:r>
      <w:r w:rsidRPr="00267A9E">
        <w:t>.</w:t>
      </w:r>
      <w:r w:rsidR="00D350AC" w:rsidRPr="00FE4E07">
        <w:t xml:space="preserve"> </w:t>
      </w:r>
    </w:p>
    <w:p w14:paraId="36138DB3" w14:textId="77777777" w:rsidR="00D350AC" w:rsidRDefault="00D350AC" w:rsidP="00D350AC">
      <w:pPr>
        <w:pStyle w:val="3GPPText"/>
      </w:pPr>
    </w:p>
    <w:p w14:paraId="70F8349F" w14:textId="77777777" w:rsidR="00D350AC" w:rsidRPr="000153A0" w:rsidRDefault="00D350AC" w:rsidP="00D350AC">
      <w:pPr>
        <w:pStyle w:val="3GPPText"/>
        <w:numPr>
          <w:ilvl w:val="0"/>
          <w:numId w:val="11"/>
        </w:numPr>
      </w:pPr>
    </w:p>
    <w:p w14:paraId="7D07AAB3" w14:textId="4A47393A" w:rsidR="00D350AC" w:rsidRPr="00D350AC" w:rsidRDefault="00D350AC" w:rsidP="00D350AC">
      <w:pPr>
        <w:pStyle w:val="3GPPText"/>
        <w:numPr>
          <w:ilvl w:val="1"/>
          <w:numId w:val="12"/>
        </w:numPr>
        <w:rPr>
          <w:b/>
        </w:rPr>
      </w:pPr>
      <w:r>
        <w:rPr>
          <w:b/>
        </w:rPr>
        <w:t xml:space="preserve">In FR1, </w:t>
      </w:r>
      <w:r w:rsidRPr="00B31D14">
        <w:rPr>
          <w:b/>
        </w:rPr>
        <w:t>QPSK, 16-QAM and 64-QAM modulation format</w:t>
      </w:r>
      <w:r>
        <w:rPr>
          <w:b/>
        </w:rPr>
        <w:t>s</w:t>
      </w:r>
      <w:r w:rsidRPr="00B31D14">
        <w:rPr>
          <w:b/>
        </w:rPr>
        <w:t xml:space="preserve"> </w:t>
      </w:r>
      <w:r>
        <w:rPr>
          <w:b/>
        </w:rPr>
        <w:t>are supported</w:t>
      </w:r>
    </w:p>
    <w:p w14:paraId="2621434A" w14:textId="26D0DF4E" w:rsidR="00B31D14" w:rsidRPr="00FE4E07" w:rsidRDefault="00D350AC" w:rsidP="00D350AC">
      <w:pPr>
        <w:pStyle w:val="3GPPAgreements"/>
        <w:numPr>
          <w:ilvl w:val="1"/>
          <w:numId w:val="10"/>
        </w:numPr>
      </w:pPr>
      <w:r>
        <w:rPr>
          <w:b/>
        </w:rPr>
        <w:t>Consider other formats only if clear benefits under considerations of all system aspects are observed</w:t>
      </w:r>
    </w:p>
    <w:p w14:paraId="02439A03" w14:textId="77777777" w:rsidR="008320C7" w:rsidRPr="001002AE" w:rsidRDefault="008320C7" w:rsidP="008320C7">
      <w:pPr>
        <w:pStyle w:val="3GPPText"/>
      </w:pPr>
    </w:p>
    <w:p w14:paraId="6F2419D1" w14:textId="45F9266A" w:rsidR="008320C7" w:rsidRPr="00E401C0" w:rsidRDefault="008320C7" w:rsidP="008320C7">
      <w:pPr>
        <w:pStyle w:val="3GPPH3"/>
        <w:rPr>
          <w:lang w:val="en-US"/>
        </w:rPr>
      </w:pPr>
      <w:r w:rsidRPr="00E401C0">
        <w:rPr>
          <w:lang w:val="en-US"/>
        </w:rPr>
        <w:t>Encoding / Mapping</w:t>
      </w:r>
    </w:p>
    <w:p w14:paraId="56FF6B40" w14:textId="77777777" w:rsidR="008320C7" w:rsidRDefault="008320C7" w:rsidP="008320C7">
      <w:pPr>
        <w:pStyle w:val="3GPPText"/>
      </w:pPr>
      <w:r w:rsidRPr="000153A0">
        <w:t>For the FEC, the LDPC should be considered as a baseline for PDSCH transmissions.</w:t>
      </w:r>
    </w:p>
    <w:p w14:paraId="1FC247B3" w14:textId="77777777" w:rsidR="008320C7" w:rsidRDefault="008320C7" w:rsidP="008320C7">
      <w:pPr>
        <w:pStyle w:val="3GPPH1"/>
      </w:pPr>
      <w:r>
        <w:t>Multiplexing of PSCCH and PSSCH</w:t>
      </w:r>
    </w:p>
    <w:p w14:paraId="6986B497" w14:textId="395A14E1" w:rsidR="00473E0C" w:rsidRPr="00122317" w:rsidRDefault="00473E0C" w:rsidP="00473E0C">
      <w:pPr>
        <w:pStyle w:val="3GPPH2"/>
        <w:tabs>
          <w:tab w:val="clear" w:pos="567"/>
          <w:tab w:val="clear" w:pos="2376"/>
          <w:tab w:val="num" w:pos="284"/>
        </w:tabs>
        <w:ind w:left="284" w:hanging="284"/>
      </w:pPr>
      <w:r>
        <w:t>PSCCH and Associated PSS</w:t>
      </w:r>
      <w:r w:rsidRPr="00D33D3F">
        <w:t>CH</w:t>
      </w:r>
    </w:p>
    <w:p w14:paraId="7B456282" w14:textId="77777777" w:rsidR="008320C7" w:rsidRPr="002D58C0" w:rsidRDefault="008320C7" w:rsidP="008320C7">
      <w:pPr>
        <w:pStyle w:val="3GPPText"/>
        <w:rPr>
          <w:lang w:val="en-GB"/>
        </w:rPr>
      </w:pPr>
      <w:r>
        <w:rPr>
          <w:lang w:val="en-GB"/>
        </w:rPr>
        <w:t>The multiplexing of PSCCH and PSSCH transmissions was discussed at RAN1#94 with the following agreements made:</w:t>
      </w:r>
    </w:p>
    <w:tbl>
      <w:tblPr>
        <w:tblStyle w:val="TableGrid"/>
        <w:tblW w:w="0" w:type="auto"/>
        <w:tblLook w:val="04A0" w:firstRow="1" w:lastRow="0" w:firstColumn="1" w:lastColumn="0" w:noHBand="0" w:noVBand="1"/>
      </w:tblPr>
      <w:tblGrid>
        <w:gridCol w:w="9962"/>
      </w:tblGrid>
      <w:tr w:rsidR="008320C7" w14:paraId="3C2DACAD" w14:textId="77777777" w:rsidTr="006D2C2E">
        <w:tc>
          <w:tcPr>
            <w:tcW w:w="9962" w:type="dxa"/>
          </w:tcPr>
          <w:p w14:paraId="2FE1162E" w14:textId="77777777" w:rsidR="008320C7" w:rsidRPr="002D58C0" w:rsidRDefault="008320C7" w:rsidP="006D2C2E">
            <w:pPr>
              <w:pStyle w:val="3GPPText"/>
              <w:rPr>
                <w:b/>
                <w:lang w:val="en-GB"/>
              </w:rPr>
            </w:pPr>
            <w:r w:rsidRPr="002D58C0">
              <w:rPr>
                <w:b/>
                <w:lang w:val="en-GB"/>
              </w:rPr>
              <w:t>RAN1#94 Agreements</w:t>
            </w:r>
          </w:p>
          <w:p w14:paraId="691CAD6A" w14:textId="77777777" w:rsidR="008320C7" w:rsidRPr="001E061A" w:rsidRDefault="008320C7" w:rsidP="006D2C2E">
            <w:pPr>
              <w:pStyle w:val="3GPPAgreements"/>
            </w:pPr>
            <w:r w:rsidRPr="001E061A">
              <w:t xml:space="preserve">RAN1 to continue study on </w:t>
            </w:r>
            <w:r w:rsidRPr="001E061A">
              <w:rPr>
                <w:rFonts w:hint="eastAsia"/>
              </w:rPr>
              <w:t>multiplexing</w:t>
            </w:r>
            <w:r w:rsidRPr="001E061A">
              <w:t xml:space="preserve"> physical channel</w:t>
            </w:r>
            <w:r w:rsidRPr="001E061A">
              <w:rPr>
                <w:rFonts w:hint="eastAsia"/>
              </w:rPr>
              <w:t>s</w:t>
            </w:r>
            <w:r w:rsidRPr="001E061A">
              <w:t xml:space="preserve"> considering at least the </w:t>
            </w:r>
            <w:r w:rsidRPr="001E061A">
              <w:rPr>
                <w:rFonts w:hint="eastAsia"/>
              </w:rPr>
              <w:t>above</w:t>
            </w:r>
            <w:r w:rsidRPr="001E061A">
              <w:t xml:space="preserve"> aspects:</w:t>
            </w:r>
          </w:p>
          <w:p w14:paraId="0C359906" w14:textId="77777777" w:rsidR="008320C7" w:rsidRPr="001E061A" w:rsidRDefault="008320C7" w:rsidP="006D2C2E">
            <w:pPr>
              <w:pStyle w:val="3GPPAgreements"/>
              <w:numPr>
                <w:ilvl w:val="1"/>
                <w:numId w:val="10"/>
              </w:numPr>
            </w:pPr>
            <w:r w:rsidRPr="001E061A">
              <w:rPr>
                <w:rFonts w:hint="eastAsia"/>
              </w:rPr>
              <w:t xml:space="preserve">Multiplexing of PSCCH and the associated PSSCH (here, the </w:t>
            </w:r>
            <w:r w:rsidRPr="001E061A">
              <w:t>“</w:t>
            </w:r>
            <w:r w:rsidRPr="001E061A">
              <w:rPr>
                <w:rFonts w:hint="eastAsia"/>
              </w:rPr>
              <w:t>associated</w:t>
            </w:r>
            <w:r w:rsidRPr="001E061A">
              <w:t>”</w:t>
            </w:r>
            <w:r w:rsidRPr="001E061A">
              <w:rPr>
                <w:rFonts w:hint="eastAsia"/>
              </w:rPr>
              <w:t xml:space="preserve"> means that the </w:t>
            </w:r>
            <w:r w:rsidRPr="001E061A">
              <w:t xml:space="preserve">PSCCH at least carries information necessary to decode </w:t>
            </w:r>
            <w:r w:rsidRPr="001E061A">
              <w:rPr>
                <w:rFonts w:hint="eastAsia"/>
              </w:rPr>
              <w:t xml:space="preserve">the </w:t>
            </w:r>
            <w:r w:rsidRPr="001E061A">
              <w:t>PSSCH</w:t>
            </w:r>
            <w:r w:rsidRPr="001E061A">
              <w:rPr>
                <w:rFonts w:hint="eastAsia"/>
              </w:rPr>
              <w:t>).</w:t>
            </w:r>
          </w:p>
          <w:p w14:paraId="7F3C22AA" w14:textId="77777777" w:rsidR="008320C7" w:rsidRPr="001E061A" w:rsidRDefault="008320C7" w:rsidP="006D2C2E">
            <w:pPr>
              <w:pStyle w:val="3GPPAgreements"/>
              <w:numPr>
                <w:ilvl w:val="2"/>
                <w:numId w:val="10"/>
              </w:numPr>
            </w:pPr>
            <w:r w:rsidRPr="001E061A">
              <w:rPr>
                <w:rFonts w:hint="eastAsia"/>
              </w:rPr>
              <w:t xml:space="preserve">Study further the following options: </w:t>
            </w:r>
          </w:p>
          <w:p w14:paraId="410AC965" w14:textId="77777777" w:rsidR="008320C7" w:rsidRPr="001E061A" w:rsidRDefault="008320C7" w:rsidP="006D2C2E">
            <w:pPr>
              <w:pStyle w:val="3GPPAgreements"/>
              <w:numPr>
                <w:ilvl w:val="3"/>
                <w:numId w:val="10"/>
              </w:numPr>
            </w:pPr>
            <w:r w:rsidRPr="001E061A">
              <w:rPr>
                <w:rFonts w:hint="eastAsia"/>
              </w:rPr>
              <w:t>Option 1: PSCCH and the associated PSSCH are transmitted using non-overlapping time resources.</w:t>
            </w:r>
          </w:p>
          <w:p w14:paraId="55DD086C" w14:textId="77777777" w:rsidR="008320C7" w:rsidRPr="001E061A" w:rsidRDefault="008320C7" w:rsidP="006D2C2E">
            <w:pPr>
              <w:pStyle w:val="3GPPAgreements"/>
              <w:numPr>
                <w:ilvl w:val="4"/>
                <w:numId w:val="10"/>
              </w:numPr>
            </w:pPr>
            <w:r w:rsidRPr="001E061A">
              <w:rPr>
                <w:rFonts w:hint="eastAsia"/>
              </w:rPr>
              <w:t>Option 1A: The frequency resources used by the two channels are the same.</w:t>
            </w:r>
          </w:p>
          <w:p w14:paraId="1B99042F" w14:textId="77777777" w:rsidR="008320C7" w:rsidRPr="001E061A" w:rsidRDefault="008320C7" w:rsidP="006D2C2E">
            <w:pPr>
              <w:pStyle w:val="3GPPAgreements"/>
              <w:numPr>
                <w:ilvl w:val="4"/>
                <w:numId w:val="10"/>
              </w:numPr>
            </w:pPr>
            <w:r w:rsidRPr="001E061A">
              <w:rPr>
                <w:rFonts w:hint="eastAsia"/>
              </w:rPr>
              <w:t>Option 1B: The frequency resources used by the two channels can be different.</w:t>
            </w:r>
          </w:p>
          <w:p w14:paraId="58423698" w14:textId="77777777" w:rsidR="008320C7" w:rsidRPr="001E061A" w:rsidRDefault="008320C7" w:rsidP="006D2C2E">
            <w:pPr>
              <w:pStyle w:val="3GPPAgreements"/>
              <w:numPr>
                <w:ilvl w:val="3"/>
                <w:numId w:val="10"/>
              </w:numPr>
            </w:pPr>
            <w:r w:rsidRPr="001E061A">
              <w:rPr>
                <w:rFonts w:hint="eastAsia"/>
              </w:rPr>
              <w:t>Option 2: PSCCH and the associated PSSCH are transmitted using non-overlapping frequency resources in the all the time resources used for transmission. The time resources used by the two channels are the same.</w:t>
            </w:r>
          </w:p>
          <w:p w14:paraId="7F3555E8" w14:textId="77777777" w:rsidR="008320C7" w:rsidRPr="002D58C0" w:rsidRDefault="008320C7" w:rsidP="006D2C2E">
            <w:pPr>
              <w:pStyle w:val="3GPPAgreements"/>
              <w:numPr>
                <w:ilvl w:val="3"/>
                <w:numId w:val="10"/>
              </w:numPr>
            </w:pPr>
            <w:r w:rsidRPr="001E061A">
              <w:rPr>
                <w:rFonts w:hint="eastAsia"/>
              </w:rPr>
              <w:t xml:space="preserve">Option 3: A part of PSCCH and the associated PSSCH are transmitted using </w:t>
            </w:r>
            <w:r w:rsidRPr="001E061A">
              <w:t>overlapping</w:t>
            </w:r>
            <w:r w:rsidRPr="001E061A">
              <w:rPr>
                <w:rFonts w:hint="eastAsia"/>
              </w:rPr>
              <w:t xml:space="preserve"> time resources in non-overlapping frequency resources, but </w:t>
            </w:r>
            <w:r w:rsidRPr="001E061A">
              <w:t>another</w:t>
            </w:r>
            <w:r w:rsidRPr="001E061A">
              <w:rPr>
                <w:rFonts w:hint="eastAsia"/>
              </w:rPr>
              <w:t xml:space="preserve"> part of the associated PSSCH and/or another part of the PSCCH are transmitted using non-overlapping time resources.</w:t>
            </w:r>
          </w:p>
        </w:tc>
      </w:tr>
    </w:tbl>
    <w:p w14:paraId="3F464B61" w14:textId="3C3951CC" w:rsidR="008320C7" w:rsidRDefault="008320C7" w:rsidP="008320C7">
      <w:pPr>
        <w:pStyle w:val="3GPPText"/>
        <w:rPr>
          <w:lang w:val="en-GB"/>
        </w:rPr>
      </w:pPr>
      <w:r>
        <w:rPr>
          <w:lang w:val="en-GB"/>
        </w:rPr>
        <w:t>At the RAN1#94bis, Option 2 was somewhat deprioritized. In our view, Option 1A can be also further deprioritized, since it is difficult to see that control and shared channel frequency resources will be</w:t>
      </w:r>
      <w:r w:rsidR="00473E0C">
        <w:rPr>
          <w:lang w:val="en-GB"/>
        </w:rPr>
        <w:t xml:space="preserve"> always completely</w:t>
      </w:r>
      <w:r w:rsidR="006A0D60">
        <w:rPr>
          <w:lang w:val="en-GB"/>
        </w:rPr>
        <w:t xml:space="preserve"> </w:t>
      </w:r>
      <w:r>
        <w:rPr>
          <w:lang w:val="en-GB"/>
        </w:rPr>
        <w:t>aligned. Such constrain may significantly complicate detection of control channels if PSSCH bandwidth varies. Therefore, for further analysis, we suggest to keep only Option 1B and Option 3. Assuming that Option 1B covers the case when PSCCH and PSSCH are transmitted in different slots we think further down-selection is possible and propose to further study only Option 1B and Option 3. In addition for Option 3, we do not see the value in having PSCCH transmission partially non-overlapping with PSSCH.</w:t>
      </w:r>
    </w:p>
    <w:p w14:paraId="7E03C820" w14:textId="77777777" w:rsidR="006A0D60" w:rsidRPr="006A0D60" w:rsidRDefault="006A0D60" w:rsidP="006A0D60">
      <w:pPr>
        <w:pStyle w:val="3GPPText"/>
      </w:pPr>
    </w:p>
    <w:p w14:paraId="0C72D462" w14:textId="77777777" w:rsidR="008320C7" w:rsidRPr="00FE4E07" w:rsidRDefault="008320C7" w:rsidP="008320C7">
      <w:pPr>
        <w:pStyle w:val="3GPPText"/>
        <w:numPr>
          <w:ilvl w:val="0"/>
          <w:numId w:val="11"/>
        </w:numPr>
      </w:pPr>
    </w:p>
    <w:p w14:paraId="1C937308" w14:textId="0B11661D" w:rsidR="00DB6CE4" w:rsidRPr="00473E0C" w:rsidRDefault="00DB6CE4" w:rsidP="008320C7">
      <w:pPr>
        <w:pStyle w:val="3GPPText"/>
        <w:numPr>
          <w:ilvl w:val="1"/>
          <w:numId w:val="12"/>
        </w:numPr>
        <w:rPr>
          <w:b/>
        </w:rPr>
      </w:pPr>
      <w:r w:rsidRPr="00473E0C">
        <w:rPr>
          <w:b/>
        </w:rPr>
        <w:t xml:space="preserve">For </w:t>
      </w:r>
      <w:r w:rsidR="00473E0C" w:rsidRPr="00473E0C">
        <w:rPr>
          <w:b/>
        </w:rPr>
        <w:t xml:space="preserve">multiplexing of </w:t>
      </w:r>
      <w:r w:rsidRPr="00473E0C">
        <w:rPr>
          <w:b/>
        </w:rPr>
        <w:t xml:space="preserve">PSCCH and associated PSSCH transmission, </w:t>
      </w:r>
    </w:p>
    <w:p w14:paraId="5D4C505F" w14:textId="050BB55C" w:rsidR="00DB6CE4" w:rsidRPr="00473E0C" w:rsidRDefault="00DB6CE4" w:rsidP="00DB6CE4">
      <w:pPr>
        <w:pStyle w:val="3GPPText"/>
        <w:numPr>
          <w:ilvl w:val="2"/>
          <w:numId w:val="12"/>
        </w:numPr>
        <w:rPr>
          <w:b/>
        </w:rPr>
      </w:pPr>
      <w:r w:rsidRPr="00473E0C">
        <w:rPr>
          <w:b/>
        </w:rPr>
        <w:t xml:space="preserve">NR-V2X supports Option 1B </w:t>
      </w:r>
      <w:r w:rsidR="00473E0C" w:rsidRPr="00473E0C">
        <w:rPr>
          <w:b/>
        </w:rPr>
        <w:t>and Option 3</w:t>
      </w:r>
    </w:p>
    <w:p w14:paraId="5C574316" w14:textId="7A07D2B6" w:rsidR="008320C7" w:rsidRPr="00473E0C" w:rsidRDefault="00473E0C" w:rsidP="00473E0C">
      <w:pPr>
        <w:pStyle w:val="3GPPText"/>
        <w:numPr>
          <w:ilvl w:val="3"/>
          <w:numId w:val="12"/>
        </w:numPr>
        <w:rPr>
          <w:b/>
        </w:rPr>
      </w:pPr>
      <w:r w:rsidRPr="00473E0C">
        <w:rPr>
          <w:b/>
        </w:rPr>
        <w:t xml:space="preserve">In </w:t>
      </w:r>
      <w:r w:rsidR="00DB6CE4" w:rsidRPr="00473E0C">
        <w:rPr>
          <w:b/>
        </w:rPr>
        <w:t xml:space="preserve">Option 3, </w:t>
      </w:r>
      <w:r>
        <w:rPr>
          <w:b/>
        </w:rPr>
        <w:t xml:space="preserve">partial overlap of PSCCH and PSSCH </w:t>
      </w:r>
      <w:r w:rsidR="005633B7" w:rsidRPr="00473E0C">
        <w:rPr>
          <w:b/>
        </w:rPr>
        <w:t>in the same OFDM symbols</w:t>
      </w:r>
      <w:r w:rsidRPr="00473E0C">
        <w:rPr>
          <w:b/>
        </w:rPr>
        <w:t xml:space="preserve"> is </w:t>
      </w:r>
      <w:r>
        <w:rPr>
          <w:b/>
        </w:rPr>
        <w:t xml:space="preserve">not </w:t>
      </w:r>
      <w:r w:rsidRPr="00473E0C">
        <w:rPr>
          <w:b/>
        </w:rPr>
        <w:t>supported</w:t>
      </w:r>
    </w:p>
    <w:p w14:paraId="4E7CE858" w14:textId="77777777" w:rsidR="00473E0C" w:rsidRDefault="00473E0C" w:rsidP="008320C7">
      <w:pPr>
        <w:pStyle w:val="3GPPText"/>
        <w:rPr>
          <w:lang w:val="en-GB"/>
        </w:rPr>
      </w:pPr>
    </w:p>
    <w:p w14:paraId="693F71AF" w14:textId="5F3E5BB7" w:rsidR="00DB6CE4" w:rsidRDefault="00473E0C" w:rsidP="00A86A62">
      <w:pPr>
        <w:pStyle w:val="3GPPH2"/>
        <w:tabs>
          <w:tab w:val="clear" w:pos="567"/>
          <w:tab w:val="clear" w:pos="2376"/>
          <w:tab w:val="num" w:pos="284"/>
        </w:tabs>
        <w:ind w:left="284" w:hanging="284"/>
      </w:pPr>
      <w:r>
        <w:t>Standalone PSCCH</w:t>
      </w:r>
      <w:r w:rsidR="006A0D60">
        <w:t>/PSFCH</w:t>
      </w:r>
    </w:p>
    <w:p w14:paraId="056BEC08" w14:textId="40D5931C" w:rsidR="00DB6CE4" w:rsidRDefault="00473E0C" w:rsidP="00473E0C">
      <w:pPr>
        <w:pStyle w:val="3GPPText"/>
        <w:rPr>
          <w:lang w:val="en-GB"/>
        </w:rPr>
      </w:pPr>
      <w:r>
        <w:rPr>
          <w:lang w:val="en-GB"/>
        </w:rPr>
        <w:t xml:space="preserve">In addition to the support of PSCCH and “associated PSSCH”, the standalone PSCCH transmission should be supported for various purposes </w:t>
      </w:r>
      <w:r w:rsidR="000839A7">
        <w:rPr>
          <w:lang w:val="en-GB"/>
        </w:rPr>
        <w:fldChar w:fldCharType="begin"/>
      </w:r>
      <w:r w:rsidR="000839A7">
        <w:rPr>
          <w:lang w:val="en-GB"/>
        </w:rPr>
        <w:instrText xml:space="preserve"> REF _Ref535013742 \n \h </w:instrText>
      </w:r>
      <w:r w:rsidR="000839A7">
        <w:rPr>
          <w:lang w:val="en-GB"/>
        </w:rPr>
      </w:r>
      <w:r w:rsidR="000839A7">
        <w:rPr>
          <w:lang w:val="en-GB"/>
        </w:rPr>
        <w:fldChar w:fldCharType="separate"/>
      </w:r>
      <w:r w:rsidR="00527BFF">
        <w:rPr>
          <w:lang w:val="en-GB"/>
        </w:rPr>
        <w:t>[7]</w:t>
      </w:r>
      <w:r w:rsidR="000839A7">
        <w:rPr>
          <w:lang w:val="en-GB"/>
        </w:rPr>
        <w:fldChar w:fldCharType="end"/>
      </w:r>
      <w:r>
        <w:rPr>
          <w:lang w:val="en-GB"/>
        </w:rPr>
        <w:t xml:space="preserve">. For instance two options for PSCCH/PSFCH </w:t>
      </w:r>
      <w:r w:rsidR="00DB6CE4">
        <w:rPr>
          <w:lang w:val="en-GB"/>
        </w:rPr>
        <w:t>are envisioned:</w:t>
      </w:r>
    </w:p>
    <w:p w14:paraId="184A9ABE" w14:textId="27092D59" w:rsidR="00DB6CE4" w:rsidRDefault="00DB6CE4" w:rsidP="00DB6CE4">
      <w:pPr>
        <w:pStyle w:val="3GPPAgreements"/>
      </w:pPr>
      <w:r>
        <w:t>Long PSCCH/PSFCH</w:t>
      </w:r>
    </w:p>
    <w:p w14:paraId="011F2878" w14:textId="6ADDD7D4" w:rsidR="00DB6CE4" w:rsidRDefault="00DB6CE4" w:rsidP="00DB6CE4">
      <w:pPr>
        <w:pStyle w:val="3GPPAgreements"/>
        <w:numPr>
          <w:ilvl w:val="1"/>
          <w:numId w:val="10"/>
        </w:numPr>
      </w:pPr>
      <w:r>
        <w:t>This PSCCH</w:t>
      </w:r>
      <w:r w:rsidR="00473E0C">
        <w:t>/PSFCH</w:t>
      </w:r>
      <w:r>
        <w:t xml:space="preserve"> format may be designed similar to Rel.14 SCI transmission using a narrow 1-2 PRB structure spanning the full slot (excluding necessary switching gaps and reserved/unavailable symbols). With this structure, the resources for transmission may be selected following </w:t>
      </w:r>
      <w:r w:rsidR="00473E0C">
        <w:t xml:space="preserve">the </w:t>
      </w:r>
      <w:r>
        <w:t>same procedures as for shared channel.</w:t>
      </w:r>
    </w:p>
    <w:p w14:paraId="236034F9" w14:textId="261D88A6" w:rsidR="00DB6CE4" w:rsidRDefault="00DB6CE4" w:rsidP="00DB6CE4">
      <w:pPr>
        <w:pStyle w:val="3GPPAgreements"/>
      </w:pPr>
      <w:r>
        <w:t>Short PSCCH/PSFCH</w:t>
      </w:r>
    </w:p>
    <w:p w14:paraId="3CDD02D5" w14:textId="2801C203" w:rsidR="00DB6CE4" w:rsidRDefault="00DB6CE4" w:rsidP="00DB6CE4">
      <w:pPr>
        <w:pStyle w:val="3GPPAgreements"/>
        <w:numPr>
          <w:ilvl w:val="1"/>
          <w:numId w:val="10"/>
        </w:numPr>
      </w:pPr>
      <w:r>
        <w:t>This PSCCH</w:t>
      </w:r>
      <w:r w:rsidR="008658E4">
        <w:t xml:space="preserve">/PSFCH </w:t>
      </w:r>
      <w:r>
        <w:t>format may be designed in a common framework with PSCCH</w:t>
      </w:r>
      <w:r w:rsidR="008658E4">
        <w:t xml:space="preserve">/PSGCH </w:t>
      </w:r>
      <w:r>
        <w:t>carrying SCI</w:t>
      </w:r>
      <w:r w:rsidR="008658E4">
        <w:t>/SFCI</w:t>
      </w:r>
      <w:r>
        <w:t xml:space="preserve">. </w:t>
      </w:r>
      <w:r w:rsidR="008658E4">
        <w:t>I</w:t>
      </w:r>
      <w:r>
        <w:t>t may span 2-8 PRB and 2-3 OFDM symbols. The control resource set for all PSCCH formats may be either commonly configured or be separately configured.</w:t>
      </w:r>
    </w:p>
    <w:p w14:paraId="134AD577" w14:textId="4267EBD1" w:rsidR="00DB6CE4" w:rsidRDefault="00473E0C" w:rsidP="00DB6CE4">
      <w:pPr>
        <w:pStyle w:val="3GPPText"/>
        <w:jc w:val="center"/>
      </w:pPr>
      <w:r>
        <w:object w:dxaOrig="6195" w:dyaOrig="3526" w14:anchorId="11D636EA">
          <v:shape id="_x0000_i1027" type="#_x0000_t75" style="width:311.25pt;height:177pt" o:ole="">
            <v:imagedata r:id="rId18" o:title=""/>
          </v:shape>
          <o:OLEObject Type="Embed" ProgID="Visio.Drawing.15" ShapeID="_x0000_i1027" DrawAspect="Content" ObjectID="_1608758201" r:id="rId19"/>
        </w:object>
      </w:r>
    </w:p>
    <w:p w14:paraId="38EBE237" w14:textId="0A7CA46D" w:rsidR="00DB6CE4" w:rsidRPr="006F535C" w:rsidRDefault="00DB6CE4" w:rsidP="00DB6CE4">
      <w:pPr>
        <w:pStyle w:val="Caption"/>
        <w:jc w:val="center"/>
      </w:pPr>
      <w:r>
        <w:t xml:space="preserve">Figure </w:t>
      </w:r>
      <w:r>
        <w:fldChar w:fldCharType="begin"/>
      </w:r>
      <w:r>
        <w:instrText xml:space="preserve"> SEQ Figure \* ARABIC </w:instrText>
      </w:r>
      <w:r>
        <w:fldChar w:fldCharType="separate"/>
      </w:r>
      <w:r w:rsidR="00527BFF">
        <w:rPr>
          <w:noProof/>
        </w:rPr>
        <w:t>3</w:t>
      </w:r>
      <w:r>
        <w:fldChar w:fldCharType="end"/>
      </w:r>
      <w:r>
        <w:t>. Short and long PSCCH</w:t>
      </w:r>
      <w:r w:rsidR="008658E4">
        <w:t>/PSFCH</w:t>
      </w:r>
    </w:p>
    <w:p w14:paraId="06234FED" w14:textId="77777777" w:rsidR="00DB6CE4" w:rsidRPr="00D46ED3" w:rsidRDefault="00DB6CE4" w:rsidP="00DB6CE4">
      <w:pPr>
        <w:jc w:val="both"/>
        <w:rPr>
          <w:sz w:val="22"/>
          <w:szCs w:val="22"/>
        </w:rPr>
      </w:pPr>
      <w:r w:rsidRPr="00D46ED3">
        <w:rPr>
          <w:sz w:val="22"/>
          <w:szCs w:val="22"/>
        </w:rPr>
        <w:t xml:space="preserve">It should be noted, that in many cases, there is no need for specific gap/AGC/transient symbol after short </w:t>
      </w:r>
      <w:r>
        <w:rPr>
          <w:sz w:val="22"/>
          <w:szCs w:val="22"/>
        </w:rPr>
        <w:t xml:space="preserve">standalone </w:t>
      </w:r>
      <w:r w:rsidRPr="00D46ED3">
        <w:rPr>
          <w:sz w:val="22"/>
          <w:szCs w:val="22"/>
        </w:rPr>
        <w:t>PSCCH due to the following assumptions:</w:t>
      </w:r>
    </w:p>
    <w:p w14:paraId="13BDDFDD" w14:textId="0D2AA983" w:rsidR="00DB6CE4" w:rsidRPr="00D46ED3" w:rsidRDefault="00DB6CE4" w:rsidP="00DB6CE4">
      <w:pPr>
        <w:pStyle w:val="3GPPAgreements"/>
      </w:pPr>
      <w:r w:rsidRPr="00D46ED3">
        <w:t xml:space="preserve">There is marginal performance degradation expected if AGC re-adjustment is not performed after PSCCH region since no RX clipping is expected, because due to procedures there is no signal appearing after PSCCH region w/o corresponding associated signal in PSSCH region. In other words, the </w:t>
      </w:r>
      <w:r w:rsidR="008658E4">
        <w:t xml:space="preserve">AGC </w:t>
      </w:r>
      <w:r w:rsidRPr="00D46ED3">
        <w:t xml:space="preserve">setting </w:t>
      </w:r>
      <w:r w:rsidR="008658E4">
        <w:t xml:space="preserve">applied </w:t>
      </w:r>
      <w:r w:rsidRPr="00D46ED3">
        <w:t>in PSCCH region may suit for processing of PSSCH region in many cases.</w:t>
      </w:r>
      <w:r w:rsidR="008658E4">
        <w:t xml:space="preserve"> In rare cases the in-channel selectivity characteristic may degrade.</w:t>
      </w:r>
    </w:p>
    <w:p w14:paraId="7641CD91" w14:textId="71B3B72E" w:rsidR="00DB6CE4" w:rsidRPr="00D46ED3" w:rsidRDefault="00DB6CE4" w:rsidP="00DB6CE4">
      <w:pPr>
        <w:pStyle w:val="3GPPAgreements"/>
      </w:pPr>
      <w:r w:rsidRPr="00D46ED3">
        <w:t>There may be no need for TX-RX switching in case of standalone PSCCH transmission since due to half-duplex in PSCCH region, there is no chance to receive anything after w/o processing PSCCH. However, if the TX-RX switching gap is provisioned, then reception of PSSCH known from prior slots may be performed</w:t>
      </w:r>
      <w:r w:rsidR="008658E4">
        <w:t xml:space="preserve"> including </w:t>
      </w:r>
      <w:r w:rsidRPr="00D46ED3">
        <w:t>sidelink measurements.</w:t>
      </w:r>
    </w:p>
    <w:p w14:paraId="55781AED" w14:textId="77777777" w:rsidR="00DB6CE4" w:rsidRPr="006F535C" w:rsidRDefault="00DB6CE4" w:rsidP="00DB6CE4">
      <w:pPr>
        <w:pStyle w:val="3GPPAgreements"/>
      </w:pPr>
      <w:r w:rsidRPr="00D46ED3">
        <w:t>Transient period may be absorbed equally by PSCCH and PSSCH (5 us per channel) so that impact is marginal in case of 15 and 30 kHz SCS. However, this may not be the case in 60 kHz SCS where transient period is comparable to symbol duration.</w:t>
      </w:r>
    </w:p>
    <w:p w14:paraId="4AC98768" w14:textId="77777777" w:rsidR="00DB6CE4" w:rsidRPr="006F535C" w:rsidRDefault="00DB6CE4" w:rsidP="00DB6CE4">
      <w:pPr>
        <w:pStyle w:val="3GPPText"/>
        <w:rPr>
          <w:szCs w:val="22"/>
          <w:lang w:val="en-GB"/>
        </w:rPr>
      </w:pPr>
    </w:p>
    <w:p w14:paraId="305C6AA9" w14:textId="77777777" w:rsidR="00DB6CE4" w:rsidRDefault="00DB6CE4" w:rsidP="00CA24C0">
      <w:pPr>
        <w:pStyle w:val="3GPPText"/>
        <w:numPr>
          <w:ilvl w:val="0"/>
          <w:numId w:val="11"/>
        </w:numPr>
        <w:rPr>
          <w:lang w:val="en-GB"/>
        </w:rPr>
      </w:pPr>
    </w:p>
    <w:p w14:paraId="121B2D1A" w14:textId="4C35CB23" w:rsidR="008658E4" w:rsidRDefault="00CA24C0" w:rsidP="00D55B13">
      <w:pPr>
        <w:pStyle w:val="3GPPText"/>
        <w:numPr>
          <w:ilvl w:val="1"/>
          <w:numId w:val="19"/>
        </w:numPr>
        <w:rPr>
          <w:b/>
          <w:lang w:val="en-GB"/>
        </w:rPr>
      </w:pPr>
      <w:r>
        <w:rPr>
          <w:b/>
          <w:lang w:val="en-GB"/>
        </w:rPr>
        <w:t>Both short and long structures for s</w:t>
      </w:r>
      <w:r w:rsidR="008658E4">
        <w:rPr>
          <w:b/>
          <w:lang w:val="en-GB"/>
        </w:rPr>
        <w:t xml:space="preserve">tandalone </w:t>
      </w:r>
      <w:r>
        <w:rPr>
          <w:b/>
          <w:lang w:val="en-GB"/>
        </w:rPr>
        <w:t>PSCCH/PSFCH are supported</w:t>
      </w:r>
      <w:r w:rsidR="00ED2000">
        <w:rPr>
          <w:b/>
          <w:lang w:val="en-GB"/>
        </w:rPr>
        <w:t xml:space="preserve"> by NR V2X</w:t>
      </w:r>
    </w:p>
    <w:p w14:paraId="6474B2FA" w14:textId="15C010E0" w:rsidR="00DB6CE4" w:rsidRPr="004216E8" w:rsidRDefault="00DB6CE4" w:rsidP="00D55B13">
      <w:pPr>
        <w:pStyle w:val="3GPPText"/>
        <w:numPr>
          <w:ilvl w:val="1"/>
          <w:numId w:val="19"/>
        </w:numPr>
        <w:rPr>
          <w:b/>
          <w:lang w:val="en-GB"/>
        </w:rPr>
      </w:pPr>
      <w:r>
        <w:rPr>
          <w:b/>
          <w:lang w:val="en-GB"/>
        </w:rPr>
        <w:t xml:space="preserve">PSFCH physical structure </w:t>
      </w:r>
      <w:r w:rsidR="00CA24C0">
        <w:rPr>
          <w:b/>
          <w:lang w:val="en-GB"/>
        </w:rPr>
        <w:t xml:space="preserve">is </w:t>
      </w:r>
      <w:r>
        <w:rPr>
          <w:b/>
          <w:lang w:val="en-GB"/>
        </w:rPr>
        <w:t xml:space="preserve">based on </w:t>
      </w:r>
      <w:r w:rsidR="00CA24C0">
        <w:rPr>
          <w:b/>
          <w:lang w:val="en-GB"/>
        </w:rPr>
        <w:t xml:space="preserve">standalone </w:t>
      </w:r>
      <w:r w:rsidRPr="004216E8">
        <w:rPr>
          <w:b/>
          <w:lang w:val="en-GB"/>
        </w:rPr>
        <w:t>PSCCH</w:t>
      </w:r>
    </w:p>
    <w:p w14:paraId="732BBFAD" w14:textId="77777777" w:rsidR="00DB6CE4" w:rsidRPr="000153A0" w:rsidRDefault="00DB6CE4" w:rsidP="008320C7">
      <w:pPr>
        <w:pStyle w:val="3GPPText"/>
      </w:pPr>
    </w:p>
    <w:p w14:paraId="0A305F98" w14:textId="77777777" w:rsidR="008320C7" w:rsidRDefault="008320C7" w:rsidP="008320C7">
      <w:pPr>
        <w:pStyle w:val="3GPPH1"/>
      </w:pPr>
      <w:r>
        <w:t>Sidelink Resource Pool and BWP Considerations</w:t>
      </w:r>
    </w:p>
    <w:p w14:paraId="7CD00C14" w14:textId="77777777" w:rsidR="008320C7" w:rsidRDefault="008320C7" w:rsidP="008320C7">
      <w:pPr>
        <w:pStyle w:val="3GPPH2"/>
        <w:tabs>
          <w:tab w:val="clear" w:pos="2376"/>
        </w:tabs>
        <w:ind w:left="576"/>
      </w:pPr>
      <w:r>
        <w:t>Discussion on NR Sidelink BWP</w:t>
      </w:r>
    </w:p>
    <w:p w14:paraId="546C4E81" w14:textId="674D31A4" w:rsidR="008320C7" w:rsidRPr="00430119" w:rsidRDefault="008320C7" w:rsidP="008320C7">
      <w:pPr>
        <w:pStyle w:val="3GPPText"/>
        <w:rPr>
          <w:lang w:val="en-GB"/>
        </w:rPr>
      </w:pPr>
      <w:r w:rsidRPr="00430119">
        <w:rPr>
          <w:lang w:val="en-GB"/>
        </w:rPr>
        <w:t>At the RAN1#9</w:t>
      </w:r>
      <w:r w:rsidR="00430119" w:rsidRPr="00430119">
        <w:rPr>
          <w:lang w:val="en-GB"/>
        </w:rPr>
        <w:t>5</w:t>
      </w:r>
      <w:r w:rsidRPr="00430119">
        <w:rPr>
          <w:lang w:val="en-GB"/>
        </w:rPr>
        <w:t>, support of BWPs was discussed with the following agreements made by RAN1 WG.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8320C7" w:rsidRPr="00E24CD7" w14:paraId="277293D6" w14:textId="77777777" w:rsidTr="006D2C2E">
        <w:trPr>
          <w:trHeight w:val="2815"/>
        </w:trPr>
        <w:tc>
          <w:tcPr>
            <w:tcW w:w="9967" w:type="dxa"/>
            <w:shd w:val="clear" w:color="auto" w:fill="auto"/>
          </w:tcPr>
          <w:p w14:paraId="1E55586F" w14:textId="77777777" w:rsidR="00430119" w:rsidRPr="001002AE" w:rsidRDefault="00430119" w:rsidP="00430119">
            <w:pPr>
              <w:pStyle w:val="3GPPAgreements"/>
              <w:rPr>
                <w:sz w:val="20"/>
              </w:rPr>
            </w:pPr>
            <w:r w:rsidRPr="001002AE">
              <w:rPr>
                <w:rFonts w:hint="eastAsia"/>
                <w:sz w:val="20"/>
              </w:rPr>
              <w:t>B</w:t>
            </w:r>
            <w:r w:rsidRPr="001002AE">
              <w:rPr>
                <w:sz w:val="20"/>
              </w:rPr>
              <w:t xml:space="preserve">WP is </w:t>
            </w:r>
            <w:r w:rsidRPr="001002AE">
              <w:rPr>
                <w:rFonts w:hint="eastAsia"/>
                <w:sz w:val="20"/>
              </w:rPr>
              <w:t xml:space="preserve">defined </w:t>
            </w:r>
            <w:r w:rsidRPr="001002AE">
              <w:rPr>
                <w:sz w:val="20"/>
              </w:rPr>
              <w:t>for NR sidelink.</w:t>
            </w:r>
          </w:p>
          <w:p w14:paraId="4B2E60FB" w14:textId="77777777" w:rsidR="00430119" w:rsidRPr="001002AE" w:rsidRDefault="00430119" w:rsidP="00430119">
            <w:pPr>
              <w:pStyle w:val="3GPPAgreements"/>
              <w:numPr>
                <w:ilvl w:val="1"/>
                <w:numId w:val="10"/>
              </w:numPr>
              <w:rPr>
                <w:sz w:val="20"/>
                <w:lang w:eastAsia="ko-KR"/>
              </w:rPr>
            </w:pPr>
            <w:r w:rsidRPr="001002AE">
              <w:rPr>
                <w:rFonts w:hint="eastAsia"/>
                <w:sz w:val="20"/>
                <w:lang w:eastAsia="ko-KR"/>
              </w:rPr>
              <w:t xml:space="preserve">In a </w:t>
            </w:r>
            <w:r w:rsidRPr="001002AE">
              <w:rPr>
                <w:rFonts w:hint="eastAsia"/>
                <w:sz w:val="20"/>
              </w:rPr>
              <w:t>licensed</w:t>
            </w:r>
            <w:r w:rsidRPr="001002AE">
              <w:rPr>
                <w:rFonts w:hint="eastAsia"/>
                <w:sz w:val="20"/>
                <w:lang w:eastAsia="ko-KR"/>
              </w:rPr>
              <w:t xml:space="preserve"> carrier, SL BWP is defined separately from BWP for Uu from the specification perspective.</w:t>
            </w:r>
          </w:p>
          <w:p w14:paraId="4D4B6209" w14:textId="77777777" w:rsidR="00430119" w:rsidRPr="001002AE" w:rsidRDefault="00430119" w:rsidP="00430119">
            <w:pPr>
              <w:pStyle w:val="3GPPAgreements"/>
              <w:numPr>
                <w:ilvl w:val="2"/>
                <w:numId w:val="10"/>
              </w:numPr>
              <w:rPr>
                <w:sz w:val="20"/>
                <w:lang w:eastAsia="ko-KR"/>
              </w:rPr>
            </w:pPr>
            <w:r w:rsidRPr="001002AE">
              <w:rPr>
                <w:rFonts w:hint="eastAsia"/>
                <w:sz w:val="20"/>
                <w:lang w:eastAsia="ko-KR"/>
              </w:rPr>
              <w:t>FFS the relation with Uu BWP.</w:t>
            </w:r>
          </w:p>
          <w:p w14:paraId="5FFCDFD7" w14:textId="77777777" w:rsidR="00430119" w:rsidRPr="001002AE" w:rsidRDefault="00430119" w:rsidP="00430119">
            <w:pPr>
              <w:pStyle w:val="3GPPAgreements"/>
              <w:numPr>
                <w:ilvl w:val="1"/>
                <w:numId w:val="10"/>
              </w:numPr>
              <w:rPr>
                <w:sz w:val="20"/>
                <w:lang w:eastAsia="ko-KR"/>
              </w:rPr>
            </w:pPr>
            <w:r w:rsidRPr="001002AE">
              <w:rPr>
                <w:sz w:val="20"/>
                <w:lang w:eastAsia="ko-KR"/>
              </w:rPr>
              <w:t>T</w:t>
            </w:r>
            <w:r w:rsidRPr="001002AE">
              <w:rPr>
                <w:rFonts w:hint="eastAsia"/>
                <w:sz w:val="20"/>
                <w:lang w:eastAsia="ko-KR"/>
              </w:rPr>
              <w:t>he</w:t>
            </w:r>
            <w:r w:rsidRPr="001002AE">
              <w:rPr>
                <w:sz w:val="20"/>
                <w:lang w:eastAsia="ko-KR"/>
              </w:rPr>
              <w:t xml:space="preserve"> same SL BWP is used for both Tx and Rx.</w:t>
            </w:r>
          </w:p>
          <w:p w14:paraId="03241C84" w14:textId="77777777" w:rsidR="00430119" w:rsidRPr="001002AE" w:rsidRDefault="00430119" w:rsidP="00430119">
            <w:pPr>
              <w:pStyle w:val="3GPPAgreements"/>
              <w:numPr>
                <w:ilvl w:val="1"/>
                <w:numId w:val="10"/>
              </w:numPr>
              <w:rPr>
                <w:sz w:val="20"/>
                <w:lang w:eastAsia="ko-KR"/>
              </w:rPr>
            </w:pPr>
            <w:r w:rsidRPr="001002AE">
              <w:rPr>
                <w:rFonts w:hint="eastAsia"/>
                <w:sz w:val="20"/>
                <w:lang w:eastAsia="ko-KR"/>
              </w:rPr>
              <w:t>Each r</w:t>
            </w:r>
            <w:r w:rsidRPr="001002AE">
              <w:rPr>
                <w:sz w:val="20"/>
                <w:lang w:eastAsia="ko-KR"/>
              </w:rPr>
              <w:t xml:space="preserve">esource pool is (pre)configured within a </w:t>
            </w:r>
            <w:r w:rsidRPr="001002AE">
              <w:rPr>
                <w:rFonts w:hint="eastAsia"/>
                <w:sz w:val="20"/>
                <w:lang w:eastAsia="ko-KR"/>
              </w:rPr>
              <w:t xml:space="preserve">SL </w:t>
            </w:r>
            <w:r w:rsidRPr="001002AE">
              <w:rPr>
                <w:sz w:val="20"/>
                <w:lang w:eastAsia="ko-KR"/>
              </w:rPr>
              <w:t xml:space="preserve">BWP. </w:t>
            </w:r>
          </w:p>
          <w:p w14:paraId="1B66AC87" w14:textId="77777777" w:rsidR="00430119" w:rsidRPr="001002AE" w:rsidRDefault="00430119" w:rsidP="00430119">
            <w:pPr>
              <w:pStyle w:val="3GPPAgreements"/>
              <w:numPr>
                <w:ilvl w:val="1"/>
                <w:numId w:val="10"/>
              </w:numPr>
              <w:rPr>
                <w:sz w:val="20"/>
                <w:lang w:eastAsia="ko-KR"/>
              </w:rPr>
            </w:pPr>
            <w:r w:rsidRPr="001002AE">
              <w:rPr>
                <w:sz w:val="20"/>
                <w:lang w:eastAsia="ko-KR"/>
              </w:rPr>
              <w:t xml:space="preserve">Only one SL BWP is (pre)configured for RRC idle or out of coverage NR V2X UEs in a carrier. </w:t>
            </w:r>
          </w:p>
          <w:p w14:paraId="4CF56FD7" w14:textId="77777777" w:rsidR="00430119" w:rsidRPr="001002AE" w:rsidRDefault="00430119" w:rsidP="00430119">
            <w:pPr>
              <w:pStyle w:val="3GPPAgreements"/>
              <w:numPr>
                <w:ilvl w:val="1"/>
                <w:numId w:val="10"/>
              </w:numPr>
              <w:rPr>
                <w:sz w:val="20"/>
                <w:lang w:eastAsia="ko-KR"/>
              </w:rPr>
            </w:pPr>
            <w:r w:rsidRPr="001002AE">
              <w:rPr>
                <w:rFonts w:hint="eastAsia"/>
                <w:sz w:val="20"/>
                <w:lang w:eastAsia="ko-KR"/>
              </w:rPr>
              <w:t xml:space="preserve">For RRC connected UEs, only one SL BWP is active in a carrier. No </w:t>
            </w:r>
            <w:r w:rsidRPr="001002AE">
              <w:rPr>
                <w:sz w:val="20"/>
                <w:lang w:eastAsia="ko-KR"/>
              </w:rPr>
              <w:t>signalling</w:t>
            </w:r>
            <w:r w:rsidRPr="001002AE">
              <w:rPr>
                <w:rFonts w:hint="eastAsia"/>
                <w:sz w:val="20"/>
                <w:lang w:eastAsia="ko-KR"/>
              </w:rPr>
              <w:t xml:space="preserve"> is exchanged in sidelink for activation and </w:t>
            </w:r>
            <w:r w:rsidRPr="001002AE">
              <w:rPr>
                <w:sz w:val="20"/>
                <w:lang w:eastAsia="ko-KR"/>
              </w:rPr>
              <w:t>deactivation</w:t>
            </w:r>
            <w:r w:rsidRPr="001002AE">
              <w:rPr>
                <w:rFonts w:hint="eastAsia"/>
                <w:sz w:val="20"/>
                <w:lang w:eastAsia="ko-KR"/>
              </w:rPr>
              <w:t xml:space="preserve"> of SL BWP.</w:t>
            </w:r>
          </w:p>
          <w:p w14:paraId="7ED06FCE" w14:textId="77777777" w:rsidR="00430119" w:rsidRPr="001002AE" w:rsidRDefault="00430119" w:rsidP="00430119">
            <w:pPr>
              <w:pStyle w:val="3GPPAgreements"/>
              <w:numPr>
                <w:ilvl w:val="2"/>
                <w:numId w:val="10"/>
              </w:numPr>
              <w:rPr>
                <w:sz w:val="20"/>
                <w:lang w:eastAsia="ko-KR"/>
              </w:rPr>
            </w:pPr>
            <w:r w:rsidRPr="001002AE">
              <w:rPr>
                <w:sz w:val="20"/>
                <w:highlight w:val="darkYellow"/>
                <w:lang w:eastAsia="ko-KR"/>
              </w:rPr>
              <w:t>Working assumption</w:t>
            </w:r>
            <w:r w:rsidRPr="001002AE">
              <w:rPr>
                <w:sz w:val="20"/>
                <w:lang w:eastAsia="ko-KR"/>
              </w:rPr>
              <w:t>: only one SL BWP is configured in a carrier for a NR V2X UE</w:t>
            </w:r>
          </w:p>
          <w:p w14:paraId="1D5E36D6" w14:textId="77777777" w:rsidR="00430119" w:rsidRPr="001002AE" w:rsidRDefault="00430119" w:rsidP="00430119">
            <w:pPr>
              <w:pStyle w:val="3GPPAgreements"/>
              <w:numPr>
                <w:ilvl w:val="3"/>
                <w:numId w:val="10"/>
              </w:numPr>
              <w:rPr>
                <w:sz w:val="20"/>
                <w:lang w:eastAsia="ko-KR"/>
              </w:rPr>
            </w:pPr>
            <w:r w:rsidRPr="001002AE">
              <w:rPr>
                <w:sz w:val="20"/>
                <w:lang w:eastAsia="ko-KR"/>
              </w:rPr>
              <w:t>Revisit in the next meeting if significant issues are found</w:t>
            </w:r>
          </w:p>
          <w:p w14:paraId="426A731A" w14:textId="77777777" w:rsidR="00430119" w:rsidRPr="001002AE" w:rsidRDefault="00430119" w:rsidP="00430119">
            <w:pPr>
              <w:pStyle w:val="3GPPAgreements"/>
              <w:numPr>
                <w:ilvl w:val="1"/>
                <w:numId w:val="10"/>
              </w:numPr>
              <w:rPr>
                <w:sz w:val="20"/>
                <w:lang w:eastAsia="ko-KR"/>
              </w:rPr>
            </w:pPr>
            <w:r w:rsidRPr="001002AE">
              <w:rPr>
                <w:sz w:val="20"/>
                <w:lang w:eastAsia="ko-KR"/>
              </w:rPr>
              <w:t>N</w:t>
            </w:r>
            <w:r w:rsidRPr="001002AE">
              <w:rPr>
                <w:rFonts w:hint="eastAsia"/>
                <w:sz w:val="20"/>
                <w:lang w:eastAsia="ko-KR"/>
              </w:rPr>
              <w:t xml:space="preserve">umerology </w:t>
            </w:r>
            <w:r w:rsidRPr="001002AE">
              <w:rPr>
                <w:sz w:val="20"/>
                <w:lang w:eastAsia="ko-KR"/>
              </w:rPr>
              <w:t>is a part of SL BWP configuration.</w:t>
            </w:r>
          </w:p>
          <w:p w14:paraId="08CE919A" w14:textId="77777777" w:rsidR="00430119" w:rsidRPr="001002AE" w:rsidRDefault="00430119" w:rsidP="00430119">
            <w:pPr>
              <w:pStyle w:val="3GPPAgreements"/>
              <w:rPr>
                <w:sz w:val="20"/>
              </w:rPr>
            </w:pPr>
            <w:r w:rsidRPr="001002AE">
              <w:rPr>
                <w:rFonts w:hint="eastAsia"/>
                <w:sz w:val="20"/>
              </w:rPr>
              <w:t xml:space="preserve">Note: This does not intend to make restriction in designing the sidelink aspects related to </w:t>
            </w:r>
            <w:r w:rsidRPr="001002AE">
              <w:rPr>
                <w:sz w:val="20"/>
              </w:rPr>
              <w:t xml:space="preserve">SL </w:t>
            </w:r>
            <w:r w:rsidRPr="001002AE">
              <w:rPr>
                <w:rFonts w:hint="eastAsia"/>
                <w:sz w:val="20"/>
              </w:rPr>
              <w:t>BWP.</w:t>
            </w:r>
          </w:p>
          <w:p w14:paraId="72B1BB7D" w14:textId="7E39DA1B" w:rsidR="008320C7" w:rsidRPr="00430119" w:rsidRDefault="00430119" w:rsidP="00430119">
            <w:pPr>
              <w:pStyle w:val="3GPPAgreements"/>
              <w:rPr>
                <w:sz w:val="20"/>
              </w:rPr>
            </w:pPr>
            <w:r w:rsidRPr="001002AE">
              <w:rPr>
                <w:rFonts w:hint="eastAsia"/>
                <w:sz w:val="20"/>
              </w:rPr>
              <w:t>Note: This does not preclude the possibility where a</w:t>
            </w:r>
            <w:r w:rsidRPr="001002AE">
              <w:rPr>
                <w:sz w:val="20"/>
              </w:rPr>
              <w:t xml:space="preserve"> NR V2X</w:t>
            </w:r>
            <w:r w:rsidRPr="001002AE">
              <w:rPr>
                <w:rFonts w:hint="eastAsia"/>
                <w:sz w:val="20"/>
              </w:rPr>
              <w:t xml:space="preserve"> UE uses a Tx RF bandwidth </w:t>
            </w:r>
            <w:r w:rsidRPr="001002AE">
              <w:rPr>
                <w:sz w:val="20"/>
              </w:rPr>
              <w:t>the same as or different than</w:t>
            </w:r>
            <w:r w:rsidRPr="001002AE">
              <w:rPr>
                <w:rFonts w:hint="eastAsia"/>
                <w:sz w:val="20"/>
              </w:rPr>
              <w:t xml:space="preserve"> the SL BWP.</w:t>
            </w:r>
          </w:p>
        </w:tc>
      </w:tr>
    </w:tbl>
    <w:p w14:paraId="14F41446" w14:textId="2F2CE8AE" w:rsidR="008320C7" w:rsidRDefault="008320C7" w:rsidP="00430119">
      <w:pPr>
        <w:pStyle w:val="3GPPText"/>
      </w:pPr>
      <w:r w:rsidRPr="00430119">
        <w:rPr>
          <w:lang w:val="en-GB"/>
        </w:rPr>
        <w:t xml:space="preserve">The main motivation to introduce BWP in NR is to enable DL (RX) or UL (TX) bandwidth adaptation primarily driven by UE power saving configurations. In general, there is no such motivation for sidelink V2X communication at least for the </w:t>
      </w:r>
      <w:r w:rsidR="00430119" w:rsidRPr="00430119">
        <w:rPr>
          <w:lang w:val="en-GB"/>
        </w:rPr>
        <w:t xml:space="preserve">V2X use cases considered </w:t>
      </w:r>
      <w:r w:rsidRPr="00430119">
        <w:rPr>
          <w:lang w:val="en-GB"/>
        </w:rPr>
        <w:t xml:space="preserve">so far. </w:t>
      </w:r>
      <w:r w:rsidR="00430119" w:rsidRPr="00430119">
        <w:rPr>
          <w:lang w:val="en-GB"/>
        </w:rPr>
        <w:t xml:space="preserve">On the other hand specifically to sidelink use cases, </w:t>
      </w:r>
      <w:r w:rsidRPr="00430119">
        <w:t>it is beneficial to have TX RF BW less than the carrier bandwidth to reduce level of emissions outside TX RF BW. In general, the TX BWP concept can be used for this purpose. For instance the UE may align TX RF BW with the bandwidth of one of the (pre)-configured TX BWP(s). Depending on the selected sidelink transmission resources, the UE may activate relevant TX BWP in order to ensure that the transmission signal BW is inside within activated TX BWP (i.e. apply the principle of UE TX BWP adaptation). An alternative way is to assume that UE can tune its TX RF bandwidth to fit the actual signal transmission BW (i.e. apply the principle of TX RF BW adaptation), however this technique may impose additional complexity comparing to TX BWP adaptation</w:t>
      </w:r>
      <w:r w:rsidR="00430119">
        <w:t xml:space="preserve"> (see </w:t>
      </w:r>
      <w:r w:rsidR="00430119">
        <w:fldChar w:fldCharType="begin"/>
      </w:r>
      <w:r w:rsidR="00430119">
        <w:instrText xml:space="preserve"> REF _Ref535011927 \h </w:instrText>
      </w:r>
      <w:r w:rsidR="00430119">
        <w:fldChar w:fldCharType="separate"/>
      </w:r>
      <w:r w:rsidR="00527BFF" w:rsidRPr="00430119">
        <w:t xml:space="preserve">Figure </w:t>
      </w:r>
      <w:r w:rsidR="00527BFF">
        <w:rPr>
          <w:noProof/>
        </w:rPr>
        <w:t>4</w:t>
      </w:r>
      <w:r w:rsidR="00430119">
        <w:fldChar w:fldCharType="end"/>
      </w:r>
      <w:r w:rsidR="00430119">
        <w:t>)</w:t>
      </w:r>
      <w:r w:rsidRPr="00430119">
        <w:t>.</w:t>
      </w:r>
    </w:p>
    <w:p w14:paraId="03F1FBB9" w14:textId="51C57A20" w:rsidR="00430119" w:rsidRDefault="00430119" w:rsidP="00430119">
      <w:pPr>
        <w:pStyle w:val="3GPPText"/>
        <w:jc w:val="center"/>
      </w:pPr>
      <w:r w:rsidRPr="00430119">
        <w:object w:dxaOrig="7630" w:dyaOrig="4711" w14:anchorId="356AECB8">
          <v:shape id="_x0000_i1028" type="#_x0000_t75" style="width:231pt;height:143.25pt" o:ole="">
            <v:imagedata r:id="rId20" o:title=""/>
          </v:shape>
          <o:OLEObject Type="Embed" ProgID="Visio.Drawing.15" ShapeID="_x0000_i1028" DrawAspect="Content" ObjectID="_1608758202" r:id="rId21"/>
        </w:object>
      </w:r>
    </w:p>
    <w:p w14:paraId="299FFAF3" w14:textId="48933129" w:rsidR="008320C7" w:rsidRPr="00430119" w:rsidRDefault="008320C7" w:rsidP="008320C7">
      <w:pPr>
        <w:pStyle w:val="Caption"/>
        <w:jc w:val="center"/>
      </w:pPr>
      <w:bookmarkStart w:id="4" w:name="_Ref535011927"/>
      <w:r w:rsidRPr="00430119">
        <w:t xml:space="preserve">Figure </w:t>
      </w:r>
      <w:r w:rsidRPr="00430119">
        <w:fldChar w:fldCharType="begin"/>
      </w:r>
      <w:r w:rsidRPr="00430119">
        <w:instrText xml:space="preserve"> SEQ Figure \* ARABIC </w:instrText>
      </w:r>
      <w:r w:rsidRPr="00430119">
        <w:fldChar w:fldCharType="separate"/>
      </w:r>
      <w:r w:rsidR="00527BFF">
        <w:rPr>
          <w:noProof/>
        </w:rPr>
        <w:t>4</w:t>
      </w:r>
      <w:r w:rsidRPr="00430119">
        <w:fldChar w:fldCharType="end"/>
      </w:r>
      <w:bookmarkEnd w:id="4"/>
      <w:r w:rsidRPr="00430119">
        <w:t xml:space="preserve">: Sidelink </w:t>
      </w:r>
      <w:r w:rsidR="00430119" w:rsidRPr="00430119">
        <w:t xml:space="preserve">TX </w:t>
      </w:r>
      <w:r w:rsidRPr="00430119">
        <w:t xml:space="preserve">BWP </w:t>
      </w:r>
      <w:r w:rsidR="00430119" w:rsidRPr="00430119">
        <w:t>Adaptation</w:t>
      </w:r>
    </w:p>
    <w:p w14:paraId="0CEE0750" w14:textId="1EAFD090" w:rsidR="008320C7" w:rsidRPr="008B6E03" w:rsidRDefault="00430119" w:rsidP="001002AE">
      <w:pPr>
        <w:pStyle w:val="3GPPText"/>
      </w:pPr>
      <w:r w:rsidRPr="008B6E03">
        <w:t>The similar aspects were raised in NR-U discussion and corresponding LS was sent to RAN4</w:t>
      </w:r>
      <w:r w:rsidR="008B6E03" w:rsidRPr="008B6E03">
        <w:t xml:space="preserve"> in </w:t>
      </w:r>
      <w:r w:rsidR="000839A7">
        <w:rPr>
          <w:highlight w:val="yellow"/>
        </w:rPr>
        <w:fldChar w:fldCharType="begin"/>
      </w:r>
      <w:r w:rsidR="000839A7">
        <w:instrText xml:space="preserve"> REF _Ref535013872 \n \h </w:instrText>
      </w:r>
      <w:r w:rsidR="000839A7">
        <w:rPr>
          <w:highlight w:val="yellow"/>
        </w:rPr>
      </w:r>
      <w:r w:rsidR="000839A7">
        <w:rPr>
          <w:highlight w:val="yellow"/>
        </w:rPr>
        <w:fldChar w:fldCharType="separate"/>
      </w:r>
      <w:r w:rsidR="00527BFF">
        <w:t>[13]</w:t>
      </w:r>
      <w:r w:rsidR="000839A7">
        <w:rPr>
          <w:highlight w:val="yellow"/>
        </w:rPr>
        <w:fldChar w:fldCharType="end"/>
      </w:r>
      <w:r w:rsidR="000839A7">
        <w:t>.</w:t>
      </w:r>
      <w:r w:rsidR="008B6E03" w:rsidRPr="008B6E03">
        <w:t xml:space="preserve"> According to the RAN4 WG reply LS </w:t>
      </w:r>
      <w:r w:rsidR="000839A7">
        <w:rPr>
          <w:highlight w:val="yellow"/>
        </w:rPr>
        <w:fldChar w:fldCharType="begin"/>
      </w:r>
      <w:r w:rsidR="000839A7">
        <w:instrText xml:space="preserve"> REF _Ref535013881 \n \h </w:instrText>
      </w:r>
      <w:r w:rsidR="000839A7">
        <w:rPr>
          <w:highlight w:val="yellow"/>
        </w:rPr>
      </w:r>
      <w:r w:rsidR="000839A7">
        <w:rPr>
          <w:highlight w:val="yellow"/>
        </w:rPr>
        <w:fldChar w:fldCharType="separate"/>
      </w:r>
      <w:r w:rsidR="00527BFF">
        <w:t>[14]</w:t>
      </w:r>
      <w:r w:rsidR="000839A7">
        <w:rPr>
          <w:highlight w:val="yellow"/>
        </w:rPr>
        <w:fldChar w:fldCharType="end"/>
      </w:r>
      <w:r w:rsidR="000839A7">
        <w:t xml:space="preserve"> </w:t>
      </w:r>
      <w:r w:rsidR="008B6E03" w:rsidRPr="008B6E03">
        <w:t>“</w:t>
      </w:r>
      <w:r w:rsidR="008B6E03" w:rsidRPr="006A0D60">
        <w:rPr>
          <w:i/>
        </w:rPr>
        <w:t>for transmissions spanning multiple contiguous LBT sub-bands, requirements can be specified. RAN4 will study all these further in future meetings.”</w:t>
      </w:r>
      <w:r w:rsidR="008B6E03" w:rsidRPr="008B6E03">
        <w:rPr>
          <w:b/>
        </w:rPr>
        <w:t xml:space="preserve"> </w:t>
      </w:r>
      <w:r w:rsidR="008B6E03" w:rsidRPr="008B6E03">
        <w:t>Considering that NR-U work can benefits from supporting of multiple TX BWPs, we are unclear why NR-V2X sidelink should preclude such feature and loose technical advantage.</w:t>
      </w:r>
    </w:p>
    <w:p w14:paraId="5EF9CA1F" w14:textId="77777777" w:rsidR="00430119" w:rsidRPr="008B6E03" w:rsidRDefault="00430119" w:rsidP="001002AE">
      <w:pPr>
        <w:pStyle w:val="3GPPText"/>
      </w:pPr>
    </w:p>
    <w:p w14:paraId="229B322D" w14:textId="77777777" w:rsidR="008320C7" w:rsidRPr="008B6E03" w:rsidRDefault="008320C7" w:rsidP="008320C7">
      <w:pPr>
        <w:pStyle w:val="3GPPText"/>
        <w:numPr>
          <w:ilvl w:val="0"/>
          <w:numId w:val="11"/>
        </w:numPr>
      </w:pPr>
    </w:p>
    <w:p w14:paraId="36E09EF9" w14:textId="44FFAAF8" w:rsidR="008320C7" w:rsidRPr="008B6E03" w:rsidRDefault="008B6E03" w:rsidP="008320C7">
      <w:pPr>
        <w:pStyle w:val="3GPPText"/>
        <w:numPr>
          <w:ilvl w:val="1"/>
          <w:numId w:val="11"/>
        </w:numPr>
        <w:rPr>
          <w:b/>
        </w:rPr>
      </w:pPr>
      <w:r>
        <w:rPr>
          <w:b/>
        </w:rPr>
        <w:t xml:space="preserve">Considering </w:t>
      </w:r>
      <w:r w:rsidRPr="008B6E03">
        <w:rPr>
          <w:b/>
        </w:rPr>
        <w:t>response LS from RAN4 WG</w:t>
      </w:r>
      <w:r>
        <w:rPr>
          <w:b/>
        </w:rPr>
        <w:t>, f</w:t>
      </w:r>
      <w:r w:rsidR="008320C7" w:rsidRPr="008B6E03">
        <w:rPr>
          <w:b/>
        </w:rPr>
        <w:t xml:space="preserve">urther discuss </w:t>
      </w:r>
      <w:r>
        <w:rPr>
          <w:b/>
        </w:rPr>
        <w:t xml:space="preserve">and </w:t>
      </w:r>
      <w:r w:rsidR="008320C7" w:rsidRPr="008B6E03">
        <w:rPr>
          <w:b/>
        </w:rPr>
        <w:t xml:space="preserve">support </w:t>
      </w:r>
      <w:r w:rsidRPr="008B6E03">
        <w:rPr>
          <w:b/>
        </w:rPr>
        <w:t xml:space="preserve">multiple TX </w:t>
      </w:r>
      <w:r w:rsidR="008320C7" w:rsidRPr="008B6E03">
        <w:rPr>
          <w:b/>
        </w:rPr>
        <w:t xml:space="preserve">BWPs </w:t>
      </w:r>
      <w:r w:rsidRPr="008B6E03">
        <w:rPr>
          <w:b/>
        </w:rPr>
        <w:t xml:space="preserve">and TX BWP adaptation </w:t>
      </w:r>
      <w:r w:rsidR="008320C7" w:rsidRPr="008B6E03">
        <w:rPr>
          <w:b/>
        </w:rPr>
        <w:t>for NR-V2X sidelink communication</w:t>
      </w:r>
    </w:p>
    <w:p w14:paraId="7E77C7FD" w14:textId="77777777" w:rsidR="003C4490" w:rsidRDefault="003C4490" w:rsidP="001002AE">
      <w:pPr>
        <w:pStyle w:val="3GPPText"/>
      </w:pPr>
    </w:p>
    <w:p w14:paraId="3B06A646" w14:textId="77777777" w:rsidR="00876DC7" w:rsidRPr="00D33D3F" w:rsidRDefault="00876DC7" w:rsidP="00E401C0">
      <w:pPr>
        <w:pStyle w:val="3GPPH1"/>
      </w:pPr>
      <w:r w:rsidRPr="00D33D3F">
        <w:t>Conclusions</w:t>
      </w:r>
    </w:p>
    <w:p w14:paraId="380C82D8" w14:textId="6AC68928" w:rsidR="00CB1C82" w:rsidRDefault="00987FF1" w:rsidP="00267A9E">
      <w:pPr>
        <w:pStyle w:val="3GPPText"/>
      </w:pPr>
      <w:r w:rsidRPr="00267A9E">
        <w:t>In this contribution, we provided our views on sidelink physical structure</w:t>
      </w:r>
      <w:r w:rsidR="00E00A96">
        <w:t xml:space="preserve"> for NR V2X communication</w:t>
      </w:r>
      <w:r w:rsidRPr="00267A9E">
        <w:t xml:space="preserve">. In general, we observe that sidelink physical structure discussion is also dependent on sidelink resource allocation and </w:t>
      </w:r>
      <w:r w:rsidR="00995922" w:rsidRPr="00267A9E">
        <w:t>therefore ma</w:t>
      </w:r>
      <w:r w:rsidR="00CB1C82" w:rsidRPr="00267A9E">
        <w:t>n</w:t>
      </w:r>
      <w:r w:rsidR="00995922" w:rsidRPr="00267A9E">
        <w:t xml:space="preserve">y of </w:t>
      </w:r>
      <w:r w:rsidR="00CB1C82" w:rsidRPr="00267A9E">
        <w:t xml:space="preserve">physical layer </w:t>
      </w:r>
      <w:r w:rsidR="00995922" w:rsidRPr="00267A9E">
        <w:t xml:space="preserve">aspects should be discussed </w:t>
      </w:r>
      <w:r w:rsidR="00CB1C82" w:rsidRPr="00267A9E">
        <w:t>jointly with resource allocation framework</w:t>
      </w:r>
      <w:r w:rsidR="00995922" w:rsidRPr="00267A9E">
        <w:t>.</w:t>
      </w:r>
      <w:r w:rsidR="00E00A96">
        <w:t xml:space="preserve"> In summary, we have following proposals:</w:t>
      </w:r>
    </w:p>
    <w:p w14:paraId="5CC6524F" w14:textId="77777777" w:rsidR="00E00A96" w:rsidRDefault="00E00A96" w:rsidP="00267A9E">
      <w:pPr>
        <w:pStyle w:val="3GPPText"/>
      </w:pPr>
    </w:p>
    <w:p w14:paraId="73A6AD76" w14:textId="77777777" w:rsidR="00E00A96" w:rsidRPr="000153A0" w:rsidRDefault="00E00A96" w:rsidP="00D55B13">
      <w:pPr>
        <w:pStyle w:val="3GPPText"/>
        <w:numPr>
          <w:ilvl w:val="0"/>
          <w:numId w:val="20"/>
        </w:numPr>
      </w:pPr>
    </w:p>
    <w:p w14:paraId="5C597C28" w14:textId="77777777" w:rsidR="00E00A96" w:rsidRPr="0027776F" w:rsidRDefault="00E00A96" w:rsidP="00E00A96">
      <w:pPr>
        <w:pStyle w:val="3GPPText"/>
        <w:numPr>
          <w:ilvl w:val="1"/>
          <w:numId w:val="11"/>
        </w:numPr>
      </w:pPr>
      <w:r>
        <w:rPr>
          <w:b/>
        </w:rPr>
        <w:t>In order to keep compatibility with the Uu interface, support the same combinations of CP length and SCS</w:t>
      </w:r>
    </w:p>
    <w:p w14:paraId="6FFCE0C5" w14:textId="77777777" w:rsidR="00E00A96" w:rsidRPr="006C5A5A" w:rsidRDefault="00E00A96" w:rsidP="00E00A96">
      <w:pPr>
        <w:pStyle w:val="3GPPText"/>
        <w:numPr>
          <w:ilvl w:val="1"/>
          <w:numId w:val="11"/>
        </w:numPr>
      </w:pPr>
      <w:r>
        <w:rPr>
          <w:b/>
        </w:rPr>
        <w:t>Study optimization of the slot format for 30 kHz SCS with longer CP length instead of supporting extended CP for 30kHz SCS</w:t>
      </w:r>
    </w:p>
    <w:p w14:paraId="1F70422B" w14:textId="77777777" w:rsidR="00E00A96" w:rsidRPr="000153A0" w:rsidRDefault="00E00A96" w:rsidP="00D55B13">
      <w:pPr>
        <w:pStyle w:val="3GPPText"/>
        <w:numPr>
          <w:ilvl w:val="0"/>
          <w:numId w:val="20"/>
        </w:numPr>
      </w:pPr>
    </w:p>
    <w:p w14:paraId="30A71DF9" w14:textId="77777777" w:rsidR="00E00A96" w:rsidRDefault="00E00A96" w:rsidP="00E00A96">
      <w:pPr>
        <w:pStyle w:val="3GPPAgreements"/>
        <w:rPr>
          <w:b/>
        </w:rPr>
      </w:pPr>
      <w:r>
        <w:rPr>
          <w:b/>
        </w:rPr>
        <w:t>In case of SCS specific optimizations,</w:t>
      </w:r>
    </w:p>
    <w:p w14:paraId="1635B5B2" w14:textId="77777777" w:rsidR="00E00A96" w:rsidRPr="00F14C32" w:rsidRDefault="00E00A96" w:rsidP="00E00A96">
      <w:pPr>
        <w:pStyle w:val="3GPPAgreements"/>
        <w:numPr>
          <w:ilvl w:val="1"/>
          <w:numId w:val="10"/>
        </w:numPr>
        <w:rPr>
          <w:b/>
        </w:rPr>
      </w:pPr>
      <w:r>
        <w:rPr>
          <w:b/>
        </w:rPr>
        <w:t>Consider the following option for TX/RX switching and AGC handling in case of 15 and 30 kHz SCS:</w:t>
      </w:r>
    </w:p>
    <w:p w14:paraId="25883825" w14:textId="77777777" w:rsidR="00E00A96" w:rsidRDefault="00E00A96" w:rsidP="00E00A96">
      <w:pPr>
        <w:pStyle w:val="3GPPAgreements"/>
        <w:numPr>
          <w:ilvl w:val="2"/>
          <w:numId w:val="10"/>
        </w:numPr>
        <w:rPr>
          <w:b/>
        </w:rPr>
      </w:pPr>
      <w:r w:rsidRPr="00F14C32">
        <w:rPr>
          <w:b/>
        </w:rPr>
        <w:t xml:space="preserve">Use the first half of the first OFDM </w:t>
      </w:r>
      <w:r>
        <w:rPr>
          <w:b/>
        </w:rPr>
        <w:t xml:space="preserve">symbol </w:t>
      </w:r>
      <w:r w:rsidRPr="00F14C32">
        <w:rPr>
          <w:b/>
        </w:rPr>
        <w:t xml:space="preserve">of a slot for Tx/Rx switching and the second </w:t>
      </w:r>
      <w:r>
        <w:rPr>
          <w:b/>
        </w:rPr>
        <w:t>half for AGC adaptation</w:t>
      </w:r>
    </w:p>
    <w:p w14:paraId="75DEAC0B" w14:textId="77777777" w:rsidR="00E00A96" w:rsidRPr="00F14C32" w:rsidRDefault="00E00A96" w:rsidP="00E00A96">
      <w:pPr>
        <w:pStyle w:val="3GPPAgreements"/>
        <w:numPr>
          <w:ilvl w:val="1"/>
          <w:numId w:val="10"/>
        </w:numPr>
        <w:rPr>
          <w:b/>
        </w:rPr>
      </w:pPr>
      <w:r>
        <w:rPr>
          <w:b/>
        </w:rPr>
        <w:t>Consider the following option for TX/RX switching and AGC handling in case of 60 kHz SCS:</w:t>
      </w:r>
    </w:p>
    <w:p w14:paraId="7A7B2292" w14:textId="77777777" w:rsidR="00E00A96" w:rsidRDefault="00E00A96" w:rsidP="00E00A96">
      <w:pPr>
        <w:pStyle w:val="3GPPAgreements"/>
        <w:numPr>
          <w:ilvl w:val="2"/>
          <w:numId w:val="10"/>
        </w:numPr>
        <w:rPr>
          <w:b/>
        </w:rPr>
      </w:pPr>
      <w:r w:rsidRPr="00F14C32">
        <w:rPr>
          <w:b/>
        </w:rPr>
        <w:t>Use the last OFDM symbol of a slot for Tx/Rx switching and the first OFDM symbol for AGC adaptation similar to LTE</w:t>
      </w:r>
      <w:r>
        <w:rPr>
          <w:b/>
        </w:rPr>
        <w:t>-V2X</w:t>
      </w:r>
    </w:p>
    <w:p w14:paraId="69CC5C1C" w14:textId="77777777" w:rsidR="00E00A96" w:rsidRPr="000153A0" w:rsidRDefault="00E00A96" w:rsidP="00D55B13">
      <w:pPr>
        <w:pStyle w:val="3GPPText"/>
        <w:numPr>
          <w:ilvl w:val="0"/>
          <w:numId w:val="20"/>
        </w:numPr>
      </w:pPr>
    </w:p>
    <w:p w14:paraId="5FF68BA4" w14:textId="77777777" w:rsidR="00E00A96" w:rsidRDefault="00E00A96" w:rsidP="00E00A96">
      <w:pPr>
        <w:pStyle w:val="3GPPText"/>
        <w:numPr>
          <w:ilvl w:val="1"/>
          <w:numId w:val="9"/>
        </w:numPr>
        <w:rPr>
          <w:b/>
          <w:szCs w:val="22"/>
        </w:rPr>
      </w:pPr>
      <w:r>
        <w:rPr>
          <w:b/>
          <w:szCs w:val="22"/>
        </w:rPr>
        <w:t>F</w:t>
      </w:r>
      <w:r w:rsidRPr="000153A0">
        <w:rPr>
          <w:b/>
          <w:szCs w:val="22"/>
        </w:rPr>
        <w:t xml:space="preserve">or </w:t>
      </w:r>
      <w:r>
        <w:rPr>
          <w:b/>
          <w:szCs w:val="22"/>
        </w:rPr>
        <w:t xml:space="preserve">NR-V2X communication in </w:t>
      </w:r>
      <w:r w:rsidRPr="000153A0">
        <w:rPr>
          <w:b/>
          <w:szCs w:val="22"/>
        </w:rPr>
        <w:t xml:space="preserve">FR1, </w:t>
      </w:r>
      <w:r>
        <w:rPr>
          <w:b/>
          <w:szCs w:val="22"/>
        </w:rPr>
        <w:t xml:space="preserve">define only single </w:t>
      </w:r>
      <w:r w:rsidRPr="00D33D3F">
        <w:rPr>
          <w:b/>
          <w:szCs w:val="22"/>
        </w:rPr>
        <w:t>OFDM waveform</w:t>
      </w:r>
    </w:p>
    <w:p w14:paraId="33B3B0CA" w14:textId="77777777" w:rsidR="00E00A96" w:rsidRPr="00FE4E07" w:rsidRDefault="00E00A96" w:rsidP="00D55B13">
      <w:pPr>
        <w:pStyle w:val="3GPPText"/>
        <w:numPr>
          <w:ilvl w:val="0"/>
          <w:numId w:val="20"/>
        </w:numPr>
      </w:pPr>
    </w:p>
    <w:p w14:paraId="0F91FC31" w14:textId="77777777" w:rsidR="00E00A96" w:rsidRPr="00D33D3F" w:rsidRDefault="00E00A96" w:rsidP="00E00A96">
      <w:pPr>
        <w:pStyle w:val="3GPPText"/>
        <w:numPr>
          <w:ilvl w:val="1"/>
          <w:numId w:val="12"/>
        </w:numPr>
        <w:rPr>
          <w:b/>
        </w:rPr>
      </w:pPr>
      <w:r>
        <w:rPr>
          <w:b/>
        </w:rPr>
        <w:t>To support situation with high relative vehicle speed consider optimized DMRS patterns to reduce overhead</w:t>
      </w:r>
    </w:p>
    <w:p w14:paraId="6E84B03A" w14:textId="77777777" w:rsidR="00E00A96" w:rsidRDefault="00E00A96" w:rsidP="00E00A96">
      <w:pPr>
        <w:pStyle w:val="3GPPText"/>
        <w:numPr>
          <w:ilvl w:val="1"/>
          <w:numId w:val="12"/>
        </w:numPr>
        <w:rPr>
          <w:b/>
          <w:szCs w:val="22"/>
        </w:rPr>
      </w:pPr>
      <w:r w:rsidRPr="00D33D3F">
        <w:rPr>
          <w:b/>
        </w:rPr>
        <w:t xml:space="preserve">Consider </w:t>
      </w:r>
      <w:r w:rsidRPr="000153A0">
        <w:rPr>
          <w:b/>
        </w:rPr>
        <w:t xml:space="preserve">to support </w:t>
      </w:r>
      <w:r w:rsidRPr="00D33D3F">
        <w:rPr>
          <w:b/>
        </w:rPr>
        <w:t xml:space="preserve">up to 8 antenna ports </w:t>
      </w:r>
      <w:r w:rsidRPr="000153A0">
        <w:rPr>
          <w:b/>
        </w:rPr>
        <w:t xml:space="preserve">from system perspective </w:t>
      </w:r>
      <w:r>
        <w:rPr>
          <w:b/>
        </w:rPr>
        <w:t>to support reception of multiple interfering transmissions as well as spatial multiplexing</w:t>
      </w:r>
    </w:p>
    <w:p w14:paraId="73698566" w14:textId="77777777" w:rsidR="00E00A96" w:rsidRPr="001706D5" w:rsidRDefault="00E00A96" w:rsidP="00E00A96">
      <w:pPr>
        <w:pStyle w:val="3GPPText"/>
        <w:numPr>
          <w:ilvl w:val="1"/>
          <w:numId w:val="12"/>
        </w:numPr>
        <w:rPr>
          <w:b/>
        </w:rPr>
      </w:pPr>
      <w:r>
        <w:rPr>
          <w:b/>
          <w:szCs w:val="22"/>
        </w:rPr>
        <w:t>Design DMRS patterns to optimally support 64-QAM at least till 120 km/h relative speed and 16-QAM till 240 km/h</w:t>
      </w:r>
    </w:p>
    <w:p w14:paraId="322F7C49" w14:textId="77777777" w:rsidR="00E00A96" w:rsidRPr="006C5A5A" w:rsidRDefault="00E00A96" w:rsidP="00E00A96">
      <w:pPr>
        <w:pStyle w:val="3GPPText"/>
        <w:numPr>
          <w:ilvl w:val="1"/>
          <w:numId w:val="12"/>
        </w:numPr>
        <w:rPr>
          <w:b/>
        </w:rPr>
      </w:pPr>
      <w:r>
        <w:rPr>
          <w:b/>
          <w:szCs w:val="22"/>
        </w:rPr>
        <w:t>Aim to support single optimized DMRS pattern to reliably work in high speed and low speed conditions</w:t>
      </w:r>
    </w:p>
    <w:p w14:paraId="11551D67" w14:textId="77777777" w:rsidR="00E00A96" w:rsidRPr="00FB1CEF" w:rsidRDefault="00E00A96" w:rsidP="00D55B13">
      <w:pPr>
        <w:pStyle w:val="3GPPText"/>
        <w:numPr>
          <w:ilvl w:val="0"/>
          <w:numId w:val="20"/>
        </w:numPr>
        <w:rPr>
          <w:lang w:val="en-GB"/>
        </w:rPr>
      </w:pPr>
    </w:p>
    <w:p w14:paraId="0955B94F" w14:textId="77777777" w:rsidR="00E00A96" w:rsidRPr="00FB1CEF" w:rsidRDefault="00E00A96" w:rsidP="00D55B13">
      <w:pPr>
        <w:pStyle w:val="3GPPText"/>
        <w:numPr>
          <w:ilvl w:val="1"/>
          <w:numId w:val="18"/>
        </w:numPr>
        <w:rPr>
          <w:b/>
          <w:lang w:val="en-GB"/>
        </w:rPr>
      </w:pPr>
      <w:r w:rsidRPr="00FB1CEF">
        <w:rPr>
          <w:b/>
          <w:lang w:val="en-GB"/>
        </w:rPr>
        <w:t xml:space="preserve">NR V2X </w:t>
      </w:r>
      <w:r>
        <w:rPr>
          <w:b/>
          <w:lang w:val="en-GB"/>
        </w:rPr>
        <w:t xml:space="preserve">PSCCH </w:t>
      </w:r>
      <w:r w:rsidRPr="00FB1CEF">
        <w:rPr>
          <w:b/>
          <w:lang w:val="en-GB"/>
        </w:rPr>
        <w:t xml:space="preserve">sidelink physical structure </w:t>
      </w:r>
      <w:r>
        <w:rPr>
          <w:b/>
          <w:lang w:val="en-GB"/>
        </w:rPr>
        <w:t xml:space="preserve">and DMRS </w:t>
      </w:r>
      <w:r w:rsidRPr="00FB1CEF">
        <w:rPr>
          <w:b/>
          <w:lang w:val="en-GB"/>
        </w:rPr>
        <w:t xml:space="preserve">take into account </w:t>
      </w:r>
      <w:r>
        <w:rPr>
          <w:b/>
          <w:lang w:val="en-GB"/>
        </w:rPr>
        <w:t xml:space="preserve">benefits </w:t>
      </w:r>
      <w:r w:rsidRPr="00FB1CEF">
        <w:rPr>
          <w:b/>
          <w:lang w:val="en-GB"/>
        </w:rPr>
        <w:t>of multiple decoding attempts for PSCCH transmission</w:t>
      </w:r>
      <w:r>
        <w:rPr>
          <w:b/>
          <w:lang w:val="en-GB"/>
        </w:rPr>
        <w:t>s</w:t>
      </w:r>
      <w:r w:rsidRPr="00FB1CEF">
        <w:rPr>
          <w:b/>
          <w:lang w:val="en-GB"/>
        </w:rPr>
        <w:t xml:space="preserve"> </w:t>
      </w:r>
      <w:r>
        <w:rPr>
          <w:b/>
          <w:lang w:val="en-GB"/>
        </w:rPr>
        <w:t>collided on the same resource</w:t>
      </w:r>
    </w:p>
    <w:p w14:paraId="2978DB6E" w14:textId="77777777" w:rsidR="00E00A96" w:rsidRPr="00FE4E07" w:rsidRDefault="00E00A96" w:rsidP="00D55B13">
      <w:pPr>
        <w:pStyle w:val="3GPPText"/>
        <w:numPr>
          <w:ilvl w:val="0"/>
          <w:numId w:val="20"/>
        </w:numPr>
      </w:pPr>
    </w:p>
    <w:p w14:paraId="1C86C542" w14:textId="77777777" w:rsidR="00E00A96" w:rsidRDefault="00E00A96" w:rsidP="00E00A96">
      <w:pPr>
        <w:pStyle w:val="3GPPText"/>
        <w:numPr>
          <w:ilvl w:val="1"/>
          <w:numId w:val="12"/>
        </w:numPr>
        <w:rPr>
          <w:b/>
        </w:rPr>
      </w:pPr>
      <w:r>
        <w:rPr>
          <w:b/>
        </w:rPr>
        <w:t>If explicit feedback is considered necessary, then DMRSs are considered as alternative for SRS/CSI-RS based design options</w:t>
      </w:r>
    </w:p>
    <w:p w14:paraId="00DF30C4" w14:textId="77777777" w:rsidR="00E00A96" w:rsidRPr="00FE4E07" w:rsidRDefault="00E00A96" w:rsidP="00D55B13">
      <w:pPr>
        <w:pStyle w:val="3GPPText"/>
        <w:numPr>
          <w:ilvl w:val="0"/>
          <w:numId w:val="20"/>
        </w:numPr>
      </w:pPr>
    </w:p>
    <w:p w14:paraId="0D5E7D10" w14:textId="77777777" w:rsidR="00E00A96" w:rsidRDefault="00E00A96" w:rsidP="00E00A96">
      <w:pPr>
        <w:pStyle w:val="3GPPText"/>
        <w:numPr>
          <w:ilvl w:val="1"/>
          <w:numId w:val="12"/>
        </w:numPr>
        <w:rPr>
          <w:b/>
        </w:rPr>
      </w:pPr>
      <w:r>
        <w:rPr>
          <w:b/>
        </w:rPr>
        <w:t>Do not support PTRS for NR-V2X sidelink communication in FR1</w:t>
      </w:r>
    </w:p>
    <w:p w14:paraId="7CF08894" w14:textId="77777777" w:rsidR="00E00A96" w:rsidRDefault="00E00A96" w:rsidP="00E00A96">
      <w:pPr>
        <w:pStyle w:val="3GPPText"/>
        <w:numPr>
          <w:ilvl w:val="1"/>
          <w:numId w:val="12"/>
        </w:numPr>
        <w:rPr>
          <w:b/>
        </w:rPr>
      </w:pPr>
      <w:r>
        <w:rPr>
          <w:b/>
        </w:rPr>
        <w:t>Further study PTRS support in application to FR2 and NR-V2X use cases</w:t>
      </w:r>
    </w:p>
    <w:p w14:paraId="2EE3FBA0" w14:textId="77777777" w:rsidR="00E00A96" w:rsidRPr="000153A0" w:rsidRDefault="00E00A96" w:rsidP="00D55B13">
      <w:pPr>
        <w:pStyle w:val="3GPPText"/>
        <w:numPr>
          <w:ilvl w:val="0"/>
          <w:numId w:val="20"/>
        </w:numPr>
      </w:pPr>
    </w:p>
    <w:p w14:paraId="7B39050F" w14:textId="77777777" w:rsidR="00E00A96" w:rsidRPr="006C5A5A" w:rsidRDefault="00E00A96" w:rsidP="00E00A96">
      <w:pPr>
        <w:pStyle w:val="3GPPText"/>
        <w:numPr>
          <w:ilvl w:val="1"/>
          <w:numId w:val="12"/>
        </w:numPr>
        <w:rPr>
          <w:b/>
        </w:rPr>
      </w:pPr>
      <w:r w:rsidRPr="00D33D3F">
        <w:rPr>
          <w:b/>
        </w:rPr>
        <w:t>Prioritize the evaluation of transparent schemes for transmit diversity</w:t>
      </w:r>
    </w:p>
    <w:p w14:paraId="55840BC8" w14:textId="77777777" w:rsidR="00E00A96" w:rsidRPr="006C5A5A" w:rsidRDefault="00E00A96" w:rsidP="00E00A96">
      <w:pPr>
        <w:pStyle w:val="3GPPAgreements"/>
        <w:numPr>
          <w:ilvl w:val="1"/>
          <w:numId w:val="10"/>
        </w:numPr>
      </w:pPr>
      <w:r>
        <w:rPr>
          <w:b/>
        </w:rPr>
        <w:t>Study the effects of bundling size on the different schemes, as well as give recommendation for a useful bundling parametrization of the different schemes</w:t>
      </w:r>
    </w:p>
    <w:p w14:paraId="7C049054" w14:textId="77777777" w:rsidR="00E00A96" w:rsidRPr="00FB46C1" w:rsidRDefault="00E00A96" w:rsidP="00D55B13">
      <w:pPr>
        <w:pStyle w:val="3GPPText"/>
        <w:numPr>
          <w:ilvl w:val="0"/>
          <w:numId w:val="20"/>
        </w:numPr>
      </w:pPr>
    </w:p>
    <w:p w14:paraId="5621CF1D" w14:textId="77777777" w:rsidR="00E00A96" w:rsidRPr="00D33D3F" w:rsidRDefault="00E00A96" w:rsidP="00E00A96">
      <w:pPr>
        <w:pStyle w:val="3GPPText"/>
        <w:numPr>
          <w:ilvl w:val="1"/>
          <w:numId w:val="12"/>
        </w:numPr>
        <w:rPr>
          <w:b/>
        </w:rPr>
      </w:pPr>
      <w:r w:rsidRPr="00D33D3F">
        <w:rPr>
          <w:b/>
        </w:rPr>
        <w:t xml:space="preserve">Evaluate open loop spatial multiplexing as a primary </w:t>
      </w:r>
      <w:r>
        <w:rPr>
          <w:b/>
        </w:rPr>
        <w:t>option for spatial multiplexing</w:t>
      </w:r>
    </w:p>
    <w:p w14:paraId="6A137B40" w14:textId="77777777" w:rsidR="00E00A96" w:rsidRDefault="00E00A96" w:rsidP="00E00A96">
      <w:pPr>
        <w:pStyle w:val="3GPPText"/>
        <w:numPr>
          <w:ilvl w:val="1"/>
          <w:numId w:val="12"/>
        </w:numPr>
        <w:rPr>
          <w:b/>
        </w:rPr>
      </w:pPr>
      <w:r w:rsidRPr="00D33D3F">
        <w:rPr>
          <w:b/>
        </w:rPr>
        <w:t>Evaluate transparent transmit diversity schemes for PSSCH</w:t>
      </w:r>
    </w:p>
    <w:p w14:paraId="06A9768D" w14:textId="77777777" w:rsidR="00E00A96" w:rsidRPr="000153A0" w:rsidRDefault="00E00A96" w:rsidP="00D55B13">
      <w:pPr>
        <w:pStyle w:val="3GPPText"/>
        <w:numPr>
          <w:ilvl w:val="0"/>
          <w:numId w:val="20"/>
        </w:numPr>
      </w:pPr>
    </w:p>
    <w:p w14:paraId="2E35AFC7" w14:textId="77777777" w:rsidR="00E00A96" w:rsidRPr="00D350AC" w:rsidRDefault="00E00A96" w:rsidP="00E00A96">
      <w:pPr>
        <w:pStyle w:val="3GPPText"/>
        <w:numPr>
          <w:ilvl w:val="1"/>
          <w:numId w:val="12"/>
        </w:numPr>
        <w:rPr>
          <w:b/>
        </w:rPr>
      </w:pPr>
      <w:r>
        <w:rPr>
          <w:b/>
        </w:rPr>
        <w:t xml:space="preserve">In FR1, </w:t>
      </w:r>
      <w:r w:rsidRPr="00B31D14">
        <w:rPr>
          <w:b/>
        </w:rPr>
        <w:t>QPSK, 16-QAM and 64-QAM modulation format</w:t>
      </w:r>
      <w:r>
        <w:rPr>
          <w:b/>
        </w:rPr>
        <w:t>s</w:t>
      </w:r>
      <w:r w:rsidRPr="00B31D14">
        <w:rPr>
          <w:b/>
        </w:rPr>
        <w:t xml:space="preserve"> </w:t>
      </w:r>
      <w:r>
        <w:rPr>
          <w:b/>
        </w:rPr>
        <w:t>are supported</w:t>
      </w:r>
    </w:p>
    <w:p w14:paraId="5CA533BE" w14:textId="77777777" w:rsidR="00E00A96" w:rsidRPr="00FE4E07" w:rsidRDefault="00E00A96" w:rsidP="00E00A96">
      <w:pPr>
        <w:pStyle w:val="3GPPAgreements"/>
        <w:numPr>
          <w:ilvl w:val="1"/>
          <w:numId w:val="10"/>
        </w:numPr>
      </w:pPr>
      <w:r>
        <w:rPr>
          <w:b/>
        </w:rPr>
        <w:t>Consider other formats only if clear benefits under considerations of all system aspects are observed</w:t>
      </w:r>
    </w:p>
    <w:p w14:paraId="6657906B" w14:textId="77777777" w:rsidR="00E00A96" w:rsidRPr="00FE4E07" w:rsidRDefault="00E00A96" w:rsidP="00D55B13">
      <w:pPr>
        <w:pStyle w:val="3GPPText"/>
        <w:numPr>
          <w:ilvl w:val="0"/>
          <w:numId w:val="20"/>
        </w:numPr>
      </w:pPr>
    </w:p>
    <w:p w14:paraId="484C4B96" w14:textId="77777777" w:rsidR="00E00A96" w:rsidRPr="00473E0C" w:rsidRDefault="00E00A96" w:rsidP="00E00A96">
      <w:pPr>
        <w:pStyle w:val="3GPPText"/>
        <w:numPr>
          <w:ilvl w:val="1"/>
          <w:numId w:val="12"/>
        </w:numPr>
        <w:rPr>
          <w:b/>
        </w:rPr>
      </w:pPr>
      <w:r w:rsidRPr="00473E0C">
        <w:rPr>
          <w:b/>
        </w:rPr>
        <w:t xml:space="preserve">For multiplexing of PSCCH and associated PSSCH transmission, </w:t>
      </w:r>
    </w:p>
    <w:p w14:paraId="31FC96DB" w14:textId="77777777" w:rsidR="00E00A96" w:rsidRPr="00473E0C" w:rsidRDefault="00E00A96" w:rsidP="00E00A96">
      <w:pPr>
        <w:pStyle w:val="3GPPText"/>
        <w:numPr>
          <w:ilvl w:val="2"/>
          <w:numId w:val="12"/>
        </w:numPr>
        <w:rPr>
          <w:b/>
        </w:rPr>
      </w:pPr>
      <w:r w:rsidRPr="00473E0C">
        <w:rPr>
          <w:b/>
        </w:rPr>
        <w:t>NR-V2X supports Option 1B and Option 3</w:t>
      </w:r>
    </w:p>
    <w:p w14:paraId="42340F79" w14:textId="77777777" w:rsidR="00E00A96" w:rsidRPr="00473E0C" w:rsidRDefault="00E00A96" w:rsidP="00E00A96">
      <w:pPr>
        <w:pStyle w:val="3GPPText"/>
        <w:numPr>
          <w:ilvl w:val="3"/>
          <w:numId w:val="12"/>
        </w:numPr>
        <w:rPr>
          <w:b/>
        </w:rPr>
      </w:pPr>
      <w:r w:rsidRPr="00473E0C">
        <w:rPr>
          <w:b/>
        </w:rPr>
        <w:t xml:space="preserve">In Option 3, </w:t>
      </w:r>
      <w:r>
        <w:rPr>
          <w:b/>
        </w:rPr>
        <w:t xml:space="preserve">partial overlap of PSCCH and PSSCH </w:t>
      </w:r>
      <w:r w:rsidRPr="00473E0C">
        <w:rPr>
          <w:b/>
        </w:rPr>
        <w:t xml:space="preserve">in the same OFDM symbols is </w:t>
      </w:r>
      <w:r>
        <w:rPr>
          <w:b/>
        </w:rPr>
        <w:t xml:space="preserve">not </w:t>
      </w:r>
      <w:r w:rsidRPr="00473E0C">
        <w:rPr>
          <w:b/>
        </w:rPr>
        <w:t>supported</w:t>
      </w:r>
    </w:p>
    <w:p w14:paraId="64AE47AC" w14:textId="77777777" w:rsidR="00E00A96" w:rsidRDefault="00E00A96" w:rsidP="00D55B13">
      <w:pPr>
        <w:pStyle w:val="3GPPText"/>
        <w:numPr>
          <w:ilvl w:val="0"/>
          <w:numId w:val="20"/>
        </w:numPr>
        <w:rPr>
          <w:lang w:val="en-GB"/>
        </w:rPr>
      </w:pPr>
    </w:p>
    <w:p w14:paraId="0D007ECF" w14:textId="77777777" w:rsidR="00E00A96" w:rsidRDefault="00E00A96" w:rsidP="00D55B13">
      <w:pPr>
        <w:pStyle w:val="3GPPText"/>
        <w:numPr>
          <w:ilvl w:val="1"/>
          <w:numId w:val="19"/>
        </w:numPr>
        <w:rPr>
          <w:b/>
          <w:lang w:val="en-GB"/>
        </w:rPr>
      </w:pPr>
      <w:r>
        <w:rPr>
          <w:b/>
          <w:lang w:val="en-GB"/>
        </w:rPr>
        <w:t>Both short and long structures for standalone PSCCH/PSFCH are supported by NR V2X</w:t>
      </w:r>
    </w:p>
    <w:p w14:paraId="670D7F33" w14:textId="77777777" w:rsidR="00E00A96" w:rsidRPr="004216E8" w:rsidRDefault="00E00A96" w:rsidP="00D55B13">
      <w:pPr>
        <w:pStyle w:val="3GPPText"/>
        <w:numPr>
          <w:ilvl w:val="1"/>
          <w:numId w:val="19"/>
        </w:numPr>
        <w:rPr>
          <w:b/>
          <w:lang w:val="en-GB"/>
        </w:rPr>
      </w:pPr>
      <w:r>
        <w:rPr>
          <w:b/>
          <w:lang w:val="en-GB"/>
        </w:rPr>
        <w:t xml:space="preserve">PSFCH physical structure is based on standalone </w:t>
      </w:r>
      <w:r w:rsidRPr="004216E8">
        <w:rPr>
          <w:b/>
          <w:lang w:val="en-GB"/>
        </w:rPr>
        <w:t>PSCCH</w:t>
      </w:r>
    </w:p>
    <w:p w14:paraId="131BD786" w14:textId="77777777" w:rsidR="00E00A96" w:rsidRPr="008B6E03" w:rsidRDefault="00E00A96" w:rsidP="00D55B13">
      <w:pPr>
        <w:pStyle w:val="3GPPText"/>
        <w:numPr>
          <w:ilvl w:val="0"/>
          <w:numId w:val="20"/>
        </w:numPr>
      </w:pPr>
    </w:p>
    <w:p w14:paraId="2E27F7E9" w14:textId="77777777" w:rsidR="00E00A96" w:rsidRPr="008B6E03" w:rsidRDefault="00E00A96" w:rsidP="00E00A96">
      <w:pPr>
        <w:pStyle w:val="3GPPText"/>
        <w:numPr>
          <w:ilvl w:val="1"/>
          <w:numId w:val="11"/>
        </w:numPr>
        <w:rPr>
          <w:b/>
        </w:rPr>
      </w:pPr>
      <w:r>
        <w:rPr>
          <w:b/>
        </w:rPr>
        <w:t xml:space="preserve">Considering </w:t>
      </w:r>
      <w:r w:rsidRPr="008B6E03">
        <w:rPr>
          <w:b/>
        </w:rPr>
        <w:t>response LS from RAN4 WG</w:t>
      </w:r>
      <w:r>
        <w:rPr>
          <w:b/>
        </w:rPr>
        <w:t>, f</w:t>
      </w:r>
      <w:r w:rsidRPr="008B6E03">
        <w:rPr>
          <w:b/>
        </w:rPr>
        <w:t xml:space="preserve">urther discuss </w:t>
      </w:r>
      <w:r>
        <w:rPr>
          <w:b/>
        </w:rPr>
        <w:t xml:space="preserve">and </w:t>
      </w:r>
      <w:r w:rsidRPr="008B6E03">
        <w:rPr>
          <w:b/>
        </w:rPr>
        <w:t>support multiple TX BWPs and TX BWP adaptation for NR-V2X sidelink communication</w:t>
      </w:r>
    </w:p>
    <w:p w14:paraId="3F507E49" w14:textId="77777777" w:rsidR="00E00A96" w:rsidRPr="00267A9E" w:rsidRDefault="00E00A96" w:rsidP="00267A9E">
      <w:pPr>
        <w:pStyle w:val="3GPPText"/>
      </w:pPr>
    </w:p>
    <w:p w14:paraId="139796B7" w14:textId="77777777" w:rsidR="00936D53" w:rsidRPr="00936D53" w:rsidRDefault="00936D53" w:rsidP="00936D53">
      <w:pPr>
        <w:pStyle w:val="3GPPText"/>
      </w:pPr>
    </w:p>
    <w:p w14:paraId="00D8410F" w14:textId="77777777" w:rsidR="009401A4" w:rsidRPr="00D33D3F" w:rsidRDefault="009401A4" w:rsidP="00E401C0">
      <w:pPr>
        <w:pStyle w:val="3GPPH1"/>
      </w:pPr>
      <w:r w:rsidRPr="00D33D3F">
        <w:t>References</w:t>
      </w:r>
    </w:p>
    <w:p w14:paraId="3A8E88C8" w14:textId="6196E1D7" w:rsidR="00B00A6F" w:rsidRPr="00207CD5" w:rsidRDefault="00B00A6F" w:rsidP="00D507C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520282793"/>
      <w:bookmarkStart w:id="6" w:name="_Ref505694604"/>
      <w:bookmarkStart w:id="7" w:name="_Ref471775016"/>
      <w:r w:rsidRPr="00207CD5">
        <w:rPr>
          <w:rFonts w:ascii="Times New Roman" w:eastAsia="SimSun" w:hAnsi="Times New Roman"/>
          <w:szCs w:val="20"/>
        </w:rPr>
        <w:t>3GPP TS 38.101, “</w:t>
      </w:r>
      <w:r w:rsidRPr="00207CD5">
        <w:rPr>
          <w:rFonts w:ascii="Times New Roman" w:hAnsi="Times New Roman"/>
          <w:szCs w:val="20"/>
        </w:rPr>
        <w:t>User Equipment (UE) radio transmission and reception; Part 1: Range 1 Standalone</w:t>
      </w:r>
      <w:r w:rsidR="001002AE">
        <w:rPr>
          <w:rFonts w:ascii="Times New Roman" w:eastAsia="SimSun" w:hAnsi="Times New Roman"/>
          <w:szCs w:val="20"/>
        </w:rPr>
        <w:t>”, 15.2.0.</w:t>
      </w:r>
    </w:p>
    <w:p w14:paraId="77DDFE13" w14:textId="32E4618D" w:rsidR="00A97E1F" w:rsidRPr="00207CD5" w:rsidRDefault="00461126" w:rsidP="0087212A">
      <w:pPr>
        <w:pStyle w:val="ListParagraph"/>
        <w:widowControl w:val="0"/>
        <w:numPr>
          <w:ilvl w:val="0"/>
          <w:numId w:val="2"/>
        </w:numPr>
        <w:tabs>
          <w:tab w:val="num" w:pos="708"/>
        </w:tabs>
        <w:autoSpaceDN w:val="0"/>
        <w:spacing w:after="60"/>
        <w:rPr>
          <w:rFonts w:ascii="Times New Roman" w:eastAsia="SimSun" w:hAnsi="Times New Roman"/>
          <w:szCs w:val="20"/>
        </w:rPr>
      </w:pPr>
      <w:bookmarkStart w:id="8" w:name="_Ref535004871"/>
      <w:r w:rsidRPr="00207CD5">
        <w:rPr>
          <w:rFonts w:ascii="Times New Roman" w:hAnsi="Times New Roman"/>
          <w:bCs/>
          <w:szCs w:val="20"/>
        </w:rPr>
        <w:t>R4-1805766, „</w:t>
      </w:r>
      <w:r w:rsidRPr="00207CD5">
        <w:rPr>
          <w:rFonts w:ascii="Times New Roman" w:hAnsi="Times New Roman"/>
          <w:szCs w:val="20"/>
        </w:rPr>
        <w:t xml:space="preserve">LS on UE Rx/Tx Transition Times”, </w:t>
      </w:r>
      <w:r w:rsidRPr="00207CD5">
        <w:rPr>
          <w:rFonts w:ascii="Times New Roman" w:hAnsi="Times New Roman"/>
          <w:bCs/>
          <w:szCs w:val="20"/>
        </w:rPr>
        <w:t>Melbourne, AU, 16 – 20 Apr, 2018</w:t>
      </w:r>
      <w:bookmarkEnd w:id="5"/>
      <w:bookmarkEnd w:id="6"/>
      <w:bookmarkEnd w:id="7"/>
      <w:bookmarkEnd w:id="8"/>
    </w:p>
    <w:p w14:paraId="0D94BBC5" w14:textId="77777777" w:rsidR="008D7B37" w:rsidRPr="00207CD5" w:rsidRDefault="008D7B37" w:rsidP="008D7B37">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35013199"/>
      <w:r w:rsidRPr="00207CD5">
        <w:rPr>
          <w:rFonts w:ascii="Times New Roman" w:hAnsi="Times New Roman"/>
          <w:szCs w:val="20"/>
        </w:rPr>
        <w:t>3GPP TR 37.885, “Study on evaluation methodology of new Vehicle-to-Everything V2X use cases for LTE and NR”, May, 2018, V1.0.0.</w:t>
      </w:r>
      <w:bookmarkEnd w:id="9"/>
      <w:r w:rsidRPr="00207CD5">
        <w:rPr>
          <w:rFonts w:ascii="Times New Roman" w:hAnsi="Times New Roman"/>
          <w:szCs w:val="20"/>
        </w:rPr>
        <w:t xml:space="preserve"> </w:t>
      </w:r>
    </w:p>
    <w:p w14:paraId="4FFCDB99" w14:textId="77777777" w:rsidR="008D7B37" w:rsidRPr="000839A7" w:rsidRDefault="008D7B37" w:rsidP="008D7B37">
      <w:pPr>
        <w:pStyle w:val="ListParagraph"/>
        <w:widowControl w:val="0"/>
        <w:numPr>
          <w:ilvl w:val="0"/>
          <w:numId w:val="2"/>
        </w:numPr>
        <w:tabs>
          <w:tab w:val="num" w:pos="708"/>
        </w:tabs>
        <w:autoSpaceDN w:val="0"/>
        <w:spacing w:after="60"/>
        <w:rPr>
          <w:rFonts w:ascii="Times New Roman" w:eastAsia="SimSun" w:hAnsi="Times New Roman"/>
          <w:szCs w:val="20"/>
        </w:rPr>
      </w:pPr>
      <w:bookmarkStart w:id="10" w:name="_Ref535013181"/>
      <w:r w:rsidRPr="000839A7">
        <w:rPr>
          <w:rFonts w:ascii="Times New Roman" w:hAnsi="Times New Roman"/>
          <w:color w:val="000000"/>
          <w:szCs w:val="20"/>
        </w:rPr>
        <w:t>ICT-619555 RESCUE, “D4.3 Report on channel analysis and modelling”, Aug. 2015.</w:t>
      </w:r>
      <w:bookmarkEnd w:id="10"/>
      <w:r w:rsidRPr="000839A7">
        <w:rPr>
          <w:rFonts w:ascii="Times New Roman" w:hAnsi="Times New Roman"/>
          <w:color w:val="000000"/>
          <w:szCs w:val="20"/>
        </w:rPr>
        <w:t xml:space="preserve"> </w:t>
      </w:r>
    </w:p>
    <w:p w14:paraId="04C2F1EB" w14:textId="77777777" w:rsidR="00A86A62" w:rsidRPr="00C36E8B" w:rsidRDefault="00A86A62" w:rsidP="00A86A62">
      <w:pPr>
        <w:widowControl w:val="0"/>
        <w:numPr>
          <w:ilvl w:val="0"/>
          <w:numId w:val="2"/>
        </w:numPr>
        <w:overflowPunct/>
        <w:autoSpaceDE/>
        <w:adjustRightInd/>
        <w:jc w:val="both"/>
        <w:textAlignment w:val="auto"/>
        <w:rPr>
          <w:iCs/>
          <w:sz w:val="22"/>
          <w:lang w:val="en-US"/>
        </w:rPr>
      </w:pPr>
      <w:bookmarkStart w:id="11" w:name="_Ref535013639"/>
      <w:bookmarkStart w:id="12" w:name="_Hlk525639161"/>
      <w:bookmarkStart w:id="13" w:name="_Ref528948205"/>
      <w:r w:rsidRPr="008A5681">
        <w:rPr>
          <w:iCs/>
          <w:sz w:val="22"/>
          <w:lang w:val="en-US"/>
        </w:rPr>
        <w:t>R1-190048</w:t>
      </w:r>
      <w:r>
        <w:rPr>
          <w:iCs/>
          <w:sz w:val="22"/>
          <w:lang w:val="en-US"/>
        </w:rPr>
        <w:t>1</w:t>
      </w:r>
      <w:r w:rsidRPr="003F29F9">
        <w:rPr>
          <w:iCs/>
          <w:sz w:val="22"/>
          <w:lang w:val="en-US"/>
        </w:rPr>
        <w:t>, “</w:t>
      </w:r>
      <w:r>
        <w:rPr>
          <w:iCs/>
          <w:sz w:val="22"/>
          <w:lang w:val="en-US"/>
        </w:rPr>
        <w:t>Sidelink p</w:t>
      </w:r>
      <w:r w:rsidRPr="00C36E8B">
        <w:rPr>
          <w:iCs/>
          <w:sz w:val="22"/>
          <w:lang w:val="en-US"/>
        </w:rPr>
        <w:t xml:space="preserve">hysical </w:t>
      </w:r>
      <w:r>
        <w:rPr>
          <w:iCs/>
          <w:sz w:val="22"/>
          <w:lang w:val="en-US"/>
        </w:rPr>
        <w:t xml:space="preserve">layer procedures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bookmarkEnd w:id="11"/>
    </w:p>
    <w:p w14:paraId="45C76DF5" w14:textId="77777777" w:rsidR="00A86A62" w:rsidRPr="00C36E8B" w:rsidRDefault="00A86A62" w:rsidP="00A86A62">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2</w:t>
      </w:r>
      <w:r w:rsidRPr="003F29F9">
        <w:rPr>
          <w:iCs/>
          <w:sz w:val="22"/>
          <w:lang w:val="en-US"/>
        </w:rPr>
        <w:t>, “</w:t>
      </w:r>
      <w:r>
        <w:rPr>
          <w:iCs/>
          <w:sz w:val="22"/>
          <w:lang w:val="en-US"/>
        </w:rPr>
        <w:t xml:space="preserve">Sidelink synchronization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0ED22294" w14:textId="77777777" w:rsidR="00A86A62" w:rsidRPr="00C36E8B" w:rsidRDefault="00A86A62" w:rsidP="00A86A62">
      <w:pPr>
        <w:widowControl w:val="0"/>
        <w:numPr>
          <w:ilvl w:val="0"/>
          <w:numId w:val="2"/>
        </w:numPr>
        <w:overflowPunct/>
        <w:autoSpaceDE/>
        <w:adjustRightInd/>
        <w:jc w:val="both"/>
        <w:textAlignment w:val="auto"/>
        <w:rPr>
          <w:iCs/>
          <w:sz w:val="22"/>
          <w:lang w:val="en-US"/>
        </w:rPr>
      </w:pPr>
      <w:bookmarkStart w:id="14" w:name="_Ref535013742"/>
      <w:r w:rsidRPr="008A5681">
        <w:rPr>
          <w:iCs/>
          <w:sz w:val="22"/>
          <w:lang w:val="en-US"/>
        </w:rPr>
        <w:t>R1-190048</w:t>
      </w:r>
      <w:r>
        <w:rPr>
          <w:iCs/>
          <w:sz w:val="22"/>
          <w:lang w:val="en-US"/>
        </w:rPr>
        <w:t>3</w:t>
      </w:r>
      <w:r w:rsidRPr="003F29F9">
        <w:rPr>
          <w:iCs/>
          <w:sz w:val="22"/>
          <w:lang w:val="en-US"/>
        </w:rPr>
        <w:t>, “</w:t>
      </w:r>
      <w:r>
        <w:rPr>
          <w:iCs/>
          <w:sz w:val="22"/>
          <w:lang w:val="en-US"/>
        </w:rPr>
        <w:t xml:space="preserve">Sidelink resource allocation schemes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bookmarkEnd w:id="14"/>
    </w:p>
    <w:p w14:paraId="2E8541B0" w14:textId="77777777" w:rsidR="00A86A62" w:rsidRPr="00C36E8B" w:rsidRDefault="00A86A62" w:rsidP="00A86A62">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4</w:t>
      </w:r>
      <w:r w:rsidRPr="003F29F9">
        <w:rPr>
          <w:iCs/>
          <w:sz w:val="22"/>
          <w:lang w:val="en-US"/>
        </w:rPr>
        <w:t>, “</w:t>
      </w:r>
      <w:r>
        <w:rPr>
          <w:iCs/>
          <w:sz w:val="22"/>
          <w:lang w:val="en-US"/>
        </w:rPr>
        <w:t xml:space="preserve">Sidelink resource allocation aspects for NR V2X unicast and groupcast communication”, Intel Corporation, </w:t>
      </w:r>
      <w:r w:rsidRPr="00C36E8B">
        <w:rPr>
          <w:iCs/>
          <w:sz w:val="22"/>
          <w:lang w:val="en-US"/>
        </w:rPr>
        <w:t>Taipei, Taiwan, January, 2019</w:t>
      </w:r>
    </w:p>
    <w:p w14:paraId="4935C013" w14:textId="77777777" w:rsidR="00A86A62" w:rsidRPr="00C36E8B" w:rsidRDefault="00A86A62" w:rsidP="00A86A62">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5</w:t>
      </w:r>
      <w:r w:rsidRPr="003F29F9">
        <w:rPr>
          <w:iCs/>
          <w:sz w:val="22"/>
          <w:lang w:val="en-US"/>
        </w:rPr>
        <w:t>, “</w:t>
      </w:r>
      <w:r w:rsidRPr="00020590">
        <w:rPr>
          <w:iCs/>
          <w:sz w:val="22"/>
          <w:lang w:val="en-US"/>
        </w:rPr>
        <w:t>Analysis of NR Uu interface to support advanced V2X use cases</w:t>
      </w:r>
      <w:r>
        <w:rPr>
          <w:iCs/>
          <w:sz w:val="22"/>
          <w:lang w:val="en-US"/>
        </w:rPr>
        <w:t xml:space="preserve">”, Intel Corporation, </w:t>
      </w:r>
      <w:r w:rsidRPr="00C36E8B">
        <w:rPr>
          <w:iCs/>
          <w:sz w:val="22"/>
          <w:lang w:val="en-US"/>
        </w:rPr>
        <w:t>Taipei, Taiwan, January, 2019</w:t>
      </w:r>
    </w:p>
    <w:p w14:paraId="2E166927" w14:textId="77777777" w:rsidR="00A86A62" w:rsidRPr="00C36E8B" w:rsidRDefault="00A86A62" w:rsidP="00A86A62">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6</w:t>
      </w:r>
      <w:r w:rsidRPr="003F29F9">
        <w:rPr>
          <w:iCs/>
          <w:sz w:val="22"/>
          <w:lang w:val="en-US"/>
        </w:rPr>
        <w:t>, “</w:t>
      </w:r>
      <w:r>
        <w:rPr>
          <w:iCs/>
          <w:sz w:val="22"/>
          <w:lang w:val="en-US"/>
        </w:rPr>
        <w:t xml:space="preserve">Sidelink control by </w:t>
      </w:r>
      <w:r w:rsidRPr="00020590">
        <w:rPr>
          <w:iCs/>
          <w:sz w:val="22"/>
          <w:lang w:val="en-US"/>
        </w:rPr>
        <w:t xml:space="preserve">NR </w:t>
      </w:r>
      <w:r>
        <w:rPr>
          <w:iCs/>
          <w:sz w:val="22"/>
          <w:lang w:val="en-US"/>
        </w:rPr>
        <w:t xml:space="preserve">and LTE </w:t>
      </w:r>
      <w:r w:rsidRPr="00020590">
        <w:rPr>
          <w:iCs/>
          <w:sz w:val="22"/>
          <w:lang w:val="en-US"/>
        </w:rPr>
        <w:t>Uu interface</w:t>
      </w:r>
      <w:r>
        <w:rPr>
          <w:iCs/>
          <w:sz w:val="22"/>
          <w:lang w:val="en-US"/>
        </w:rPr>
        <w:t>s</w:t>
      </w:r>
      <w:r w:rsidRPr="00020590">
        <w:rPr>
          <w:iCs/>
          <w:sz w:val="22"/>
          <w:lang w:val="en-US"/>
        </w:rPr>
        <w:t xml:space="preserve"> </w:t>
      </w:r>
      <w:r>
        <w:rPr>
          <w:iCs/>
          <w:sz w:val="22"/>
          <w:lang w:val="en-US"/>
        </w:rPr>
        <w:t xml:space="preserve">for </w:t>
      </w:r>
      <w:r w:rsidRPr="00020590">
        <w:rPr>
          <w:iCs/>
          <w:sz w:val="22"/>
          <w:lang w:val="en-US"/>
        </w:rPr>
        <w:t>V2X use cases</w:t>
      </w:r>
      <w:r>
        <w:rPr>
          <w:iCs/>
          <w:sz w:val="22"/>
          <w:lang w:val="en-US"/>
        </w:rPr>
        <w:t xml:space="preserve">”, Intel Corporation, </w:t>
      </w:r>
      <w:r w:rsidRPr="00C36E8B">
        <w:rPr>
          <w:iCs/>
          <w:sz w:val="22"/>
          <w:lang w:val="en-US"/>
        </w:rPr>
        <w:t>Taipei, Taiwan, January, 2019</w:t>
      </w:r>
    </w:p>
    <w:p w14:paraId="2CCCC540" w14:textId="77777777" w:rsidR="00A86A62" w:rsidRPr="00C36E8B" w:rsidRDefault="00A86A62" w:rsidP="00A86A62">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7</w:t>
      </w:r>
      <w:r w:rsidRPr="003F29F9">
        <w:rPr>
          <w:iCs/>
          <w:sz w:val="22"/>
          <w:lang w:val="en-US"/>
        </w:rPr>
        <w:t>, “</w:t>
      </w:r>
      <w:r w:rsidRPr="001132E0">
        <w:rPr>
          <w:iCs/>
          <w:sz w:val="22"/>
          <w:lang w:val="en-US"/>
        </w:rPr>
        <w:t>Sidelink QoS management and congestion control for NR V2X communication</w:t>
      </w:r>
      <w:r>
        <w:rPr>
          <w:iCs/>
          <w:sz w:val="22"/>
          <w:lang w:val="en-US"/>
        </w:rPr>
        <w:t xml:space="preserve">”, Intel Corporation, </w:t>
      </w:r>
      <w:r w:rsidRPr="00C36E8B">
        <w:rPr>
          <w:iCs/>
          <w:sz w:val="22"/>
          <w:lang w:val="en-US"/>
        </w:rPr>
        <w:t>Taipei, Taiwan, January, 2019</w:t>
      </w:r>
    </w:p>
    <w:p w14:paraId="46B7F80C" w14:textId="77777777" w:rsidR="00A86A62" w:rsidRPr="00C36E8B" w:rsidRDefault="00A86A62" w:rsidP="00A86A62">
      <w:pPr>
        <w:widowControl w:val="0"/>
        <w:numPr>
          <w:ilvl w:val="0"/>
          <w:numId w:val="2"/>
        </w:numPr>
        <w:overflowPunct/>
        <w:autoSpaceDE/>
        <w:adjustRightInd/>
        <w:jc w:val="both"/>
        <w:textAlignment w:val="auto"/>
        <w:rPr>
          <w:lang w:val="en-US"/>
        </w:rPr>
      </w:pPr>
      <w:bookmarkStart w:id="15" w:name="_Ref535013644"/>
      <w:r w:rsidRPr="008A5681">
        <w:rPr>
          <w:iCs/>
          <w:sz w:val="22"/>
          <w:lang w:val="en-US"/>
        </w:rPr>
        <w:t>R1-190048</w:t>
      </w:r>
      <w:r>
        <w:rPr>
          <w:iCs/>
          <w:sz w:val="22"/>
          <w:lang w:val="en-US"/>
        </w:rPr>
        <w:t>8</w:t>
      </w:r>
      <w:r w:rsidRPr="003F29F9">
        <w:rPr>
          <w:iCs/>
          <w:sz w:val="22"/>
          <w:lang w:val="en-US"/>
        </w:rPr>
        <w:t>, “</w:t>
      </w:r>
      <w:r w:rsidRPr="001132E0">
        <w:rPr>
          <w:iCs/>
          <w:sz w:val="22"/>
          <w:lang w:val="en-US"/>
        </w:rPr>
        <w:t>In-device coexistence mechanisms for NR V2X communication</w:t>
      </w:r>
      <w:r>
        <w:rPr>
          <w:iCs/>
          <w:sz w:val="22"/>
          <w:lang w:val="en-US"/>
        </w:rPr>
        <w:t xml:space="preserve">”, Intel Corporation, </w:t>
      </w:r>
      <w:r w:rsidRPr="00C36E8B">
        <w:rPr>
          <w:iCs/>
          <w:sz w:val="22"/>
          <w:lang w:val="en-US"/>
        </w:rPr>
        <w:t>Taipei, Taiwan, January, 2019</w:t>
      </w:r>
      <w:bookmarkEnd w:id="15"/>
    </w:p>
    <w:p w14:paraId="6DA0A3BC" w14:textId="77777777" w:rsidR="00FF7896" w:rsidRPr="00B12453" w:rsidRDefault="00FF7896" w:rsidP="00FF7896">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6" w:name="_Ref535013872"/>
      <w:r w:rsidRPr="00B12453">
        <w:rPr>
          <w:rFonts w:ascii="Times New Roman" w:eastAsia="SimSun" w:hAnsi="Times New Roman"/>
          <w:szCs w:val="20"/>
        </w:rPr>
        <w:t>R1-1812026, “LS on wideband carrier operation for NR-U</w:t>
      </w:r>
      <w:bookmarkEnd w:id="12"/>
      <w:r w:rsidRPr="00B12453">
        <w:rPr>
          <w:rFonts w:ascii="Times New Roman" w:eastAsia="SimSun" w:hAnsi="Times New Roman"/>
          <w:szCs w:val="20"/>
        </w:rPr>
        <w:t>”, Chengdu, China, 8th – 12th October, 2018</w:t>
      </w:r>
      <w:bookmarkEnd w:id="13"/>
      <w:bookmarkEnd w:id="16"/>
    </w:p>
    <w:p w14:paraId="736E474B" w14:textId="2411269F" w:rsidR="00430119" w:rsidRPr="00FF7896" w:rsidRDefault="00430119" w:rsidP="00A86A62">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7" w:name="_Ref535013881"/>
      <w:r w:rsidRPr="00FF7896">
        <w:rPr>
          <w:rFonts w:ascii="Times New Roman" w:eastAsia="SimSun" w:hAnsi="Times New Roman"/>
          <w:szCs w:val="20"/>
        </w:rPr>
        <w:t>R4-1816658</w:t>
      </w:r>
      <w:r w:rsidR="00FF7896" w:rsidRPr="00FF7896">
        <w:rPr>
          <w:rFonts w:ascii="Times New Roman" w:eastAsia="SimSun" w:hAnsi="Times New Roman"/>
          <w:szCs w:val="20"/>
        </w:rPr>
        <w:t>, “</w:t>
      </w:r>
      <w:bookmarkStart w:id="18" w:name="_Hlk503517020"/>
      <w:r w:rsidR="00FF7896" w:rsidRPr="00FF7896">
        <w:rPr>
          <w:rFonts w:ascii="Times New Roman" w:eastAsia="SimSun" w:hAnsi="Times New Roman"/>
          <w:szCs w:val="20"/>
        </w:rPr>
        <w:t>Reply LS on wideband carrier operation for NR-U</w:t>
      </w:r>
      <w:bookmarkEnd w:id="18"/>
      <w:r w:rsidR="00FF7896" w:rsidRPr="00FF7896">
        <w:rPr>
          <w:rFonts w:ascii="Times New Roman" w:eastAsia="SimSun" w:hAnsi="Times New Roman"/>
          <w:szCs w:val="20"/>
        </w:rPr>
        <w:t>”, Spokane, Washington, USA, November 12-16</w:t>
      </w:r>
      <w:r w:rsidR="00FF7896">
        <w:rPr>
          <w:rFonts w:ascii="Times New Roman" w:eastAsia="SimSun" w:hAnsi="Times New Roman"/>
          <w:szCs w:val="20"/>
        </w:rPr>
        <w:t>,</w:t>
      </w:r>
      <w:r w:rsidR="00FF7896" w:rsidRPr="00FF7896">
        <w:rPr>
          <w:rFonts w:ascii="Times New Roman" w:eastAsia="SimSun" w:hAnsi="Times New Roman"/>
          <w:szCs w:val="20"/>
        </w:rPr>
        <w:t xml:space="preserve"> 2018</w:t>
      </w:r>
      <w:bookmarkEnd w:id="17"/>
    </w:p>
    <w:p w14:paraId="569E35B2" w14:textId="77777777" w:rsidR="00FF7896" w:rsidRPr="00FF7896" w:rsidRDefault="00FF7896" w:rsidP="00FF7896">
      <w:pPr>
        <w:widowControl w:val="0"/>
        <w:spacing w:after="60"/>
        <w:jc w:val="both"/>
        <w:rPr>
          <w:iCs/>
          <w:highlight w:val="yellow"/>
        </w:rPr>
      </w:pPr>
    </w:p>
    <w:p w14:paraId="1A692759" w14:textId="314F86B2" w:rsidR="00E50A7B" w:rsidRDefault="00E50A7B" w:rsidP="00E401C0">
      <w:pPr>
        <w:pStyle w:val="3GPPH1"/>
      </w:pPr>
      <w:r w:rsidRPr="00D33D3F">
        <w:t xml:space="preserve">Annex </w:t>
      </w:r>
      <w:r w:rsidR="009814F3" w:rsidRPr="00D33D3F">
        <w:t>A</w:t>
      </w:r>
      <w:r w:rsidRPr="00D33D3F">
        <w:t xml:space="preserve"> – </w:t>
      </w:r>
      <w:r w:rsidR="00D83C41">
        <w:t>Simulation assumptions</w:t>
      </w:r>
    </w:p>
    <w:p w14:paraId="41B40F02" w14:textId="760C3504" w:rsidR="00E24CD7" w:rsidRPr="00E24CD7" w:rsidRDefault="00E24CD7" w:rsidP="00E24CD7">
      <w:pPr>
        <w:pStyle w:val="3GPPText"/>
        <w:rPr>
          <w:lang w:val="en-GB"/>
        </w:rPr>
      </w:pPr>
      <w:r>
        <w:rPr>
          <w:lang w:val="en-GB"/>
        </w:rPr>
        <w:t xml:space="preserve">This section outlines link level evaluation assumptions used in this document for analysis of PSSCH DMRS patterns for NR V2X communication (see </w:t>
      </w:r>
      <w:r>
        <w:rPr>
          <w:lang w:val="en-GB"/>
        </w:rPr>
        <w:fldChar w:fldCharType="begin"/>
      </w:r>
      <w:r>
        <w:rPr>
          <w:lang w:val="en-GB"/>
        </w:rPr>
        <w:instrText xml:space="preserve"> REF _Ref535007133 \h </w:instrText>
      </w:r>
      <w:r>
        <w:rPr>
          <w:lang w:val="en-GB"/>
        </w:rPr>
      </w:r>
      <w:r>
        <w:rPr>
          <w:lang w:val="en-GB"/>
        </w:rPr>
        <w:fldChar w:fldCharType="separate"/>
      </w:r>
      <w:r w:rsidR="00527BFF" w:rsidRPr="000153A0">
        <w:t xml:space="preserve">Table </w:t>
      </w:r>
      <w:r w:rsidR="00527BFF">
        <w:rPr>
          <w:noProof/>
        </w:rPr>
        <w:t>1</w:t>
      </w:r>
      <w:r>
        <w:rPr>
          <w:lang w:val="en-GB"/>
        </w:rPr>
        <w:fldChar w:fldCharType="end"/>
      </w:r>
      <w:r>
        <w:rPr>
          <w:lang w:val="en-GB"/>
        </w:rPr>
        <w:t>)</w:t>
      </w:r>
    </w:p>
    <w:p w14:paraId="17A32458" w14:textId="5B9491D8" w:rsidR="006C639A" w:rsidRPr="000153A0" w:rsidRDefault="006C639A" w:rsidP="006C639A">
      <w:pPr>
        <w:pStyle w:val="Caption"/>
        <w:keepNext/>
        <w:rPr>
          <w:lang w:val="en-US"/>
        </w:rPr>
      </w:pPr>
      <w:bookmarkStart w:id="19" w:name="_Ref535007133"/>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527BFF">
        <w:rPr>
          <w:noProof/>
          <w:lang w:val="en-US"/>
        </w:rPr>
        <w:t>1</w:t>
      </w:r>
      <w:r w:rsidRPr="00245333">
        <w:rPr>
          <w:lang w:val="en-US"/>
        </w:rPr>
        <w:fldChar w:fldCharType="end"/>
      </w:r>
      <w:bookmarkEnd w:id="19"/>
      <w:r w:rsidR="00D83C41">
        <w:rPr>
          <w:lang w:val="en-US"/>
        </w:rPr>
        <w:t>: DRMS simulations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E24CD7" w:rsidRPr="000153A0" w14:paraId="574290A4" w14:textId="77777777" w:rsidTr="00E24CD7">
        <w:trPr>
          <w:trHeight w:val="264"/>
        </w:trPr>
        <w:tc>
          <w:tcPr>
            <w:tcW w:w="3261" w:type="dxa"/>
            <w:shd w:val="clear" w:color="auto" w:fill="auto"/>
          </w:tcPr>
          <w:p w14:paraId="68B5FD49" w14:textId="77777777" w:rsidR="00E24CD7" w:rsidRPr="00E24CD7" w:rsidRDefault="00E24CD7" w:rsidP="00C60365">
            <w:pPr>
              <w:pStyle w:val="3GPPText"/>
              <w:spacing w:before="0" w:after="0"/>
              <w:rPr>
                <w:b/>
              </w:rPr>
            </w:pPr>
            <w:r w:rsidRPr="00E24CD7">
              <w:rPr>
                <w:b/>
              </w:rPr>
              <w:t>Parameter</w:t>
            </w:r>
          </w:p>
        </w:tc>
        <w:tc>
          <w:tcPr>
            <w:tcW w:w="6657" w:type="dxa"/>
            <w:shd w:val="clear" w:color="auto" w:fill="auto"/>
          </w:tcPr>
          <w:p w14:paraId="28C2D800" w14:textId="77777777" w:rsidR="00E24CD7" w:rsidRPr="00E24CD7" w:rsidRDefault="00E24CD7" w:rsidP="00C60365">
            <w:pPr>
              <w:pStyle w:val="3GPPText"/>
              <w:spacing w:before="0" w:after="0"/>
              <w:rPr>
                <w:b/>
              </w:rPr>
            </w:pPr>
            <w:r w:rsidRPr="00E24CD7">
              <w:rPr>
                <w:b/>
              </w:rPr>
              <w:t>Value</w:t>
            </w:r>
          </w:p>
        </w:tc>
      </w:tr>
      <w:tr w:rsidR="00E24CD7" w:rsidRPr="000153A0" w14:paraId="720057C2" w14:textId="77777777" w:rsidTr="00E24CD7">
        <w:trPr>
          <w:trHeight w:val="248"/>
        </w:trPr>
        <w:tc>
          <w:tcPr>
            <w:tcW w:w="3261" w:type="dxa"/>
            <w:shd w:val="clear" w:color="auto" w:fill="auto"/>
          </w:tcPr>
          <w:p w14:paraId="2FB3CF8D" w14:textId="77777777" w:rsidR="00E24CD7" w:rsidRPr="000153A0" w:rsidRDefault="00E24CD7" w:rsidP="00C60365">
            <w:pPr>
              <w:pStyle w:val="3GPPText"/>
              <w:spacing w:before="0" w:after="0"/>
            </w:pPr>
            <w:r w:rsidRPr="000153A0">
              <w:t>Relative speed</w:t>
            </w:r>
          </w:p>
        </w:tc>
        <w:tc>
          <w:tcPr>
            <w:tcW w:w="6657" w:type="dxa"/>
            <w:shd w:val="clear" w:color="auto" w:fill="auto"/>
          </w:tcPr>
          <w:p w14:paraId="202E2440" w14:textId="77777777" w:rsidR="00E24CD7" w:rsidRPr="000153A0" w:rsidRDefault="00E24CD7" w:rsidP="00C60365">
            <w:pPr>
              <w:pStyle w:val="3GPPText"/>
              <w:spacing w:before="0" w:after="0"/>
            </w:pPr>
            <w:r w:rsidRPr="000153A0">
              <w:t>0</w:t>
            </w:r>
            <w:r>
              <w:t>-500</w:t>
            </w:r>
            <w:r w:rsidRPr="000153A0">
              <w:t xml:space="preserve"> km/h</w:t>
            </w:r>
          </w:p>
        </w:tc>
      </w:tr>
      <w:tr w:rsidR="00E24CD7" w:rsidRPr="000153A0" w14:paraId="76BA9D76" w14:textId="77777777" w:rsidTr="00E24CD7">
        <w:trPr>
          <w:trHeight w:val="248"/>
        </w:trPr>
        <w:tc>
          <w:tcPr>
            <w:tcW w:w="3261" w:type="dxa"/>
            <w:shd w:val="clear" w:color="auto" w:fill="auto"/>
          </w:tcPr>
          <w:p w14:paraId="1233975A" w14:textId="77777777" w:rsidR="00E24CD7" w:rsidRPr="000153A0" w:rsidRDefault="00E24CD7" w:rsidP="00C60365">
            <w:pPr>
              <w:pStyle w:val="3GPPText"/>
              <w:spacing w:before="0" w:after="0"/>
            </w:pPr>
            <w:r w:rsidRPr="000153A0">
              <w:t xml:space="preserve">Channel model </w:t>
            </w:r>
          </w:p>
        </w:tc>
        <w:tc>
          <w:tcPr>
            <w:tcW w:w="6657" w:type="dxa"/>
            <w:shd w:val="clear" w:color="auto" w:fill="auto"/>
          </w:tcPr>
          <w:p w14:paraId="6042247F" w14:textId="5208B873" w:rsidR="00E24CD7" w:rsidRPr="000153A0" w:rsidRDefault="00E24CD7" w:rsidP="00C60365">
            <w:pPr>
              <w:pStyle w:val="3GPPText"/>
              <w:spacing w:before="0" w:after="0"/>
            </w:pPr>
            <w:r>
              <w:t>V2X CDL Urban LOS/NLOS</w:t>
            </w:r>
          </w:p>
        </w:tc>
      </w:tr>
      <w:tr w:rsidR="00E24CD7" w:rsidRPr="000153A0" w14:paraId="0D165512" w14:textId="77777777" w:rsidTr="00E24CD7">
        <w:trPr>
          <w:trHeight w:val="248"/>
        </w:trPr>
        <w:tc>
          <w:tcPr>
            <w:tcW w:w="3261" w:type="dxa"/>
            <w:shd w:val="clear" w:color="auto" w:fill="auto"/>
          </w:tcPr>
          <w:p w14:paraId="525F0652" w14:textId="77777777" w:rsidR="00E24CD7" w:rsidRPr="000153A0" w:rsidRDefault="00E24CD7" w:rsidP="00C60365">
            <w:pPr>
              <w:pStyle w:val="3GPPText"/>
              <w:spacing w:before="0" w:after="0"/>
              <w:rPr>
                <w:lang w:val="en-GB"/>
              </w:rPr>
            </w:pPr>
            <w:r w:rsidRPr="000153A0">
              <w:rPr>
                <w:lang w:val="en-GB"/>
              </w:rPr>
              <w:t>Rx Antennas</w:t>
            </w:r>
          </w:p>
        </w:tc>
        <w:tc>
          <w:tcPr>
            <w:tcW w:w="6657" w:type="dxa"/>
            <w:shd w:val="clear" w:color="auto" w:fill="auto"/>
          </w:tcPr>
          <w:p w14:paraId="228251C8" w14:textId="77777777" w:rsidR="00E24CD7" w:rsidRPr="000153A0" w:rsidRDefault="00E24CD7" w:rsidP="00C60365">
            <w:pPr>
              <w:pStyle w:val="3GPPText"/>
              <w:spacing w:before="0" w:after="0"/>
            </w:pPr>
            <w:r w:rsidRPr="000153A0">
              <w:t>4</w:t>
            </w:r>
          </w:p>
        </w:tc>
      </w:tr>
      <w:tr w:rsidR="00E24CD7" w:rsidRPr="000153A0" w14:paraId="1AFAA17C" w14:textId="77777777" w:rsidTr="00E24CD7">
        <w:trPr>
          <w:trHeight w:val="248"/>
        </w:trPr>
        <w:tc>
          <w:tcPr>
            <w:tcW w:w="3261" w:type="dxa"/>
            <w:shd w:val="clear" w:color="auto" w:fill="auto"/>
          </w:tcPr>
          <w:p w14:paraId="2CCA3C3A" w14:textId="77777777" w:rsidR="00E24CD7" w:rsidRPr="000153A0" w:rsidRDefault="00E24CD7" w:rsidP="00C60365">
            <w:pPr>
              <w:pStyle w:val="3GPPText"/>
              <w:spacing w:before="0" w:after="0"/>
            </w:pPr>
            <w:r w:rsidRPr="000153A0">
              <w:t>Tx Antennas</w:t>
            </w:r>
          </w:p>
        </w:tc>
        <w:tc>
          <w:tcPr>
            <w:tcW w:w="6657" w:type="dxa"/>
            <w:shd w:val="clear" w:color="auto" w:fill="auto"/>
          </w:tcPr>
          <w:p w14:paraId="657548BF" w14:textId="0B2BABBB" w:rsidR="00E24CD7" w:rsidRPr="000153A0" w:rsidRDefault="00E24CD7" w:rsidP="00C60365">
            <w:pPr>
              <w:pStyle w:val="3GPPText"/>
              <w:spacing w:before="0" w:after="0"/>
            </w:pPr>
            <w:r>
              <w:t>2</w:t>
            </w:r>
          </w:p>
        </w:tc>
      </w:tr>
      <w:tr w:rsidR="00E24CD7" w:rsidRPr="000153A0" w14:paraId="5FA0F7E1" w14:textId="77777777" w:rsidTr="00E24CD7">
        <w:trPr>
          <w:trHeight w:val="248"/>
        </w:trPr>
        <w:tc>
          <w:tcPr>
            <w:tcW w:w="3261" w:type="dxa"/>
            <w:shd w:val="clear" w:color="auto" w:fill="auto"/>
          </w:tcPr>
          <w:p w14:paraId="1C11BFD5" w14:textId="77777777" w:rsidR="00E24CD7" w:rsidRPr="000153A0" w:rsidRDefault="00E24CD7" w:rsidP="00C60365">
            <w:pPr>
              <w:pStyle w:val="3GPPText"/>
              <w:spacing w:before="0" w:after="0"/>
            </w:pPr>
            <w:r w:rsidRPr="000153A0">
              <w:t>Waveform</w:t>
            </w:r>
          </w:p>
        </w:tc>
        <w:tc>
          <w:tcPr>
            <w:tcW w:w="6657" w:type="dxa"/>
            <w:shd w:val="clear" w:color="auto" w:fill="auto"/>
          </w:tcPr>
          <w:p w14:paraId="6FF9012D" w14:textId="77777777" w:rsidR="00E24CD7" w:rsidRPr="000153A0" w:rsidRDefault="00E24CD7" w:rsidP="00C60365">
            <w:pPr>
              <w:pStyle w:val="3GPPText"/>
              <w:spacing w:before="0" w:after="0"/>
            </w:pPr>
            <w:r w:rsidRPr="000153A0">
              <w:t>OFDM</w:t>
            </w:r>
          </w:p>
        </w:tc>
      </w:tr>
      <w:tr w:rsidR="00E24CD7" w:rsidRPr="000153A0" w14:paraId="1A533C9D" w14:textId="77777777" w:rsidTr="00E24CD7">
        <w:trPr>
          <w:trHeight w:val="248"/>
        </w:trPr>
        <w:tc>
          <w:tcPr>
            <w:tcW w:w="3261" w:type="dxa"/>
            <w:shd w:val="clear" w:color="auto" w:fill="auto"/>
          </w:tcPr>
          <w:p w14:paraId="3D526AEC" w14:textId="77777777" w:rsidR="00E24CD7" w:rsidRPr="000153A0" w:rsidRDefault="00E24CD7" w:rsidP="00C60365">
            <w:pPr>
              <w:pStyle w:val="3GPPText"/>
              <w:spacing w:before="0" w:after="0"/>
              <w:rPr>
                <w:lang w:val="en-GB"/>
              </w:rPr>
            </w:pPr>
            <w:r>
              <w:rPr>
                <w:lang w:val="en-GB"/>
              </w:rPr>
              <w:t>RBs</w:t>
            </w:r>
          </w:p>
        </w:tc>
        <w:tc>
          <w:tcPr>
            <w:tcW w:w="6657" w:type="dxa"/>
            <w:shd w:val="clear" w:color="auto" w:fill="auto"/>
          </w:tcPr>
          <w:p w14:paraId="1DDCC710" w14:textId="77777777" w:rsidR="00E24CD7" w:rsidRPr="000153A0" w:rsidRDefault="00E24CD7" w:rsidP="00C60365">
            <w:pPr>
              <w:pStyle w:val="3GPPText"/>
              <w:spacing w:before="0" w:after="0"/>
            </w:pPr>
            <w:r>
              <w:t>25</w:t>
            </w:r>
          </w:p>
        </w:tc>
      </w:tr>
      <w:tr w:rsidR="00E24CD7" w:rsidRPr="000153A0" w14:paraId="051EB368" w14:textId="77777777" w:rsidTr="00E24CD7">
        <w:trPr>
          <w:trHeight w:val="248"/>
        </w:trPr>
        <w:tc>
          <w:tcPr>
            <w:tcW w:w="3261" w:type="dxa"/>
            <w:shd w:val="clear" w:color="auto" w:fill="auto"/>
          </w:tcPr>
          <w:p w14:paraId="064917F9" w14:textId="77777777" w:rsidR="00E24CD7" w:rsidRPr="000153A0" w:rsidRDefault="00E24CD7" w:rsidP="00C60365">
            <w:pPr>
              <w:pStyle w:val="3GPPText"/>
              <w:spacing w:before="0" w:after="0"/>
              <w:rPr>
                <w:lang w:val="en-GB"/>
              </w:rPr>
            </w:pPr>
            <w:r w:rsidRPr="000153A0">
              <w:rPr>
                <w:lang w:val="en-GB"/>
              </w:rPr>
              <w:t>Carrier Frequency</w:t>
            </w:r>
          </w:p>
        </w:tc>
        <w:tc>
          <w:tcPr>
            <w:tcW w:w="6657" w:type="dxa"/>
            <w:shd w:val="clear" w:color="auto" w:fill="auto"/>
          </w:tcPr>
          <w:p w14:paraId="3D296321" w14:textId="77777777" w:rsidR="00E24CD7" w:rsidRPr="000153A0" w:rsidRDefault="00E24CD7" w:rsidP="00C60365">
            <w:pPr>
              <w:pStyle w:val="3GPPText"/>
              <w:spacing w:before="0" w:after="0"/>
            </w:pPr>
            <w:r w:rsidRPr="000153A0">
              <w:t>5.9 GHz</w:t>
            </w:r>
          </w:p>
        </w:tc>
      </w:tr>
      <w:tr w:rsidR="00E24CD7" w:rsidRPr="000153A0" w14:paraId="7800D66F" w14:textId="77777777" w:rsidTr="00E24CD7">
        <w:trPr>
          <w:trHeight w:val="248"/>
        </w:trPr>
        <w:tc>
          <w:tcPr>
            <w:tcW w:w="3261" w:type="dxa"/>
            <w:shd w:val="clear" w:color="auto" w:fill="auto"/>
          </w:tcPr>
          <w:p w14:paraId="05D559B4" w14:textId="77777777" w:rsidR="00E24CD7" w:rsidRPr="000153A0" w:rsidRDefault="00E24CD7" w:rsidP="00C60365">
            <w:pPr>
              <w:pStyle w:val="3GPPText"/>
              <w:spacing w:before="0" w:after="0"/>
              <w:rPr>
                <w:lang w:val="en-GB"/>
              </w:rPr>
            </w:pPr>
            <w:r w:rsidRPr="000153A0">
              <w:rPr>
                <w:lang w:val="en-GB"/>
              </w:rPr>
              <w:t>Modulation format</w:t>
            </w:r>
          </w:p>
        </w:tc>
        <w:tc>
          <w:tcPr>
            <w:tcW w:w="6657" w:type="dxa"/>
            <w:shd w:val="clear" w:color="auto" w:fill="auto"/>
          </w:tcPr>
          <w:p w14:paraId="64DEF55A" w14:textId="307B1386" w:rsidR="00E24CD7" w:rsidRPr="000153A0" w:rsidRDefault="00E24CD7" w:rsidP="00EF3BC9">
            <w:pPr>
              <w:pStyle w:val="3GPPText"/>
              <w:spacing w:before="0" w:after="0"/>
            </w:pPr>
            <w:r>
              <w:t>16</w:t>
            </w:r>
            <w:r w:rsidRPr="000153A0">
              <w:t xml:space="preserve"> QAM</w:t>
            </w:r>
            <w:r>
              <w:t>, 64 QAM</w:t>
            </w:r>
          </w:p>
        </w:tc>
      </w:tr>
      <w:tr w:rsidR="00E24CD7" w:rsidRPr="000153A0" w14:paraId="3B31A706" w14:textId="77777777" w:rsidTr="00E24CD7">
        <w:trPr>
          <w:trHeight w:val="248"/>
        </w:trPr>
        <w:tc>
          <w:tcPr>
            <w:tcW w:w="3261" w:type="dxa"/>
            <w:shd w:val="clear" w:color="auto" w:fill="auto"/>
          </w:tcPr>
          <w:p w14:paraId="532F6313" w14:textId="77777777" w:rsidR="00E24CD7" w:rsidRPr="000153A0" w:rsidRDefault="00E24CD7" w:rsidP="00C60365">
            <w:pPr>
              <w:pStyle w:val="3GPPText"/>
              <w:spacing w:before="0" w:after="0"/>
              <w:rPr>
                <w:lang w:val="en-GB"/>
              </w:rPr>
            </w:pPr>
            <w:r w:rsidRPr="000153A0">
              <w:rPr>
                <w:lang w:val="en-GB"/>
              </w:rPr>
              <w:t>SCS</w:t>
            </w:r>
          </w:p>
        </w:tc>
        <w:tc>
          <w:tcPr>
            <w:tcW w:w="6657" w:type="dxa"/>
            <w:shd w:val="clear" w:color="auto" w:fill="auto"/>
          </w:tcPr>
          <w:p w14:paraId="5BF8A864" w14:textId="131C3E81" w:rsidR="00E24CD7" w:rsidRPr="000153A0" w:rsidRDefault="00E24CD7" w:rsidP="00C60365">
            <w:pPr>
              <w:pStyle w:val="3GPPText"/>
              <w:spacing w:before="0" w:after="0"/>
            </w:pPr>
            <w:r w:rsidRPr="000153A0">
              <w:t>15, 30, 60kHz</w:t>
            </w:r>
          </w:p>
        </w:tc>
      </w:tr>
      <w:tr w:rsidR="00E24CD7" w:rsidRPr="000153A0" w14:paraId="249888F7" w14:textId="77777777" w:rsidTr="00E24CD7">
        <w:trPr>
          <w:trHeight w:val="248"/>
        </w:trPr>
        <w:tc>
          <w:tcPr>
            <w:tcW w:w="3261" w:type="dxa"/>
            <w:shd w:val="clear" w:color="auto" w:fill="auto"/>
          </w:tcPr>
          <w:p w14:paraId="7AE158BC" w14:textId="77777777" w:rsidR="00E24CD7" w:rsidRPr="000153A0" w:rsidRDefault="00E24CD7" w:rsidP="00C60365">
            <w:pPr>
              <w:pStyle w:val="3GPPText"/>
              <w:spacing w:before="0" w:after="0"/>
              <w:rPr>
                <w:lang w:val="en-GB"/>
              </w:rPr>
            </w:pPr>
            <w:r>
              <w:rPr>
                <w:lang w:val="en-GB"/>
              </w:rPr>
              <w:t>Code rate</w:t>
            </w:r>
          </w:p>
        </w:tc>
        <w:tc>
          <w:tcPr>
            <w:tcW w:w="6657" w:type="dxa"/>
            <w:shd w:val="clear" w:color="auto" w:fill="auto"/>
          </w:tcPr>
          <w:p w14:paraId="3216100C" w14:textId="5DB6F10B" w:rsidR="00E24CD7" w:rsidRPr="000153A0" w:rsidRDefault="00E24CD7" w:rsidP="00C60365">
            <w:pPr>
              <w:pStyle w:val="3GPPText"/>
              <w:spacing w:before="0" w:after="0"/>
            </w:pPr>
            <w:r>
              <w:t>0.75 (for lowest overhead transmission)</w:t>
            </w:r>
          </w:p>
        </w:tc>
      </w:tr>
      <w:tr w:rsidR="00E24CD7" w:rsidRPr="000153A0" w14:paraId="0CDBA099" w14:textId="77777777" w:rsidTr="00E24CD7">
        <w:trPr>
          <w:trHeight w:val="248"/>
        </w:trPr>
        <w:tc>
          <w:tcPr>
            <w:tcW w:w="3261" w:type="dxa"/>
            <w:shd w:val="clear" w:color="auto" w:fill="auto"/>
          </w:tcPr>
          <w:p w14:paraId="6064FE4F" w14:textId="28D09BB2" w:rsidR="00E24CD7" w:rsidRDefault="00E24CD7" w:rsidP="00C60365">
            <w:pPr>
              <w:pStyle w:val="3GPPText"/>
              <w:spacing w:before="0" w:after="0"/>
              <w:rPr>
                <w:lang w:val="en-GB"/>
              </w:rPr>
            </w:pPr>
            <w:r>
              <w:rPr>
                <w:lang w:val="en-GB"/>
              </w:rPr>
              <w:t>Precoding</w:t>
            </w:r>
          </w:p>
        </w:tc>
        <w:tc>
          <w:tcPr>
            <w:tcW w:w="6657" w:type="dxa"/>
            <w:shd w:val="clear" w:color="auto" w:fill="auto"/>
          </w:tcPr>
          <w:p w14:paraId="1D7D060D" w14:textId="788229D4" w:rsidR="00E24CD7" w:rsidRDefault="00E24CD7" w:rsidP="00C60365">
            <w:pPr>
              <w:pStyle w:val="3GPPText"/>
              <w:spacing w:before="0" w:after="0"/>
            </w:pPr>
            <w:r>
              <w:t xml:space="preserve">Precoder cycling </w:t>
            </w:r>
          </w:p>
        </w:tc>
      </w:tr>
      <w:bookmarkEnd w:id="0"/>
    </w:tbl>
    <w:p w14:paraId="1DDCE2DD" w14:textId="6E6F0DC3" w:rsidR="0065548E" w:rsidRPr="000153A0" w:rsidRDefault="0065548E" w:rsidP="00EF3BC9">
      <w:pPr>
        <w:pStyle w:val="3GPPText"/>
      </w:pPr>
    </w:p>
    <w:sectPr w:rsidR="0065548E" w:rsidRPr="000153A0"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22C73" w14:textId="77777777" w:rsidR="00D55B13" w:rsidRDefault="00D55B13">
      <w:r>
        <w:separator/>
      </w:r>
    </w:p>
  </w:endnote>
  <w:endnote w:type="continuationSeparator" w:id="0">
    <w:p w14:paraId="0E179C63" w14:textId="77777777" w:rsidR="00D55B13" w:rsidRDefault="00D5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E8D90" w14:textId="77777777" w:rsidR="00A86A62" w:rsidRDefault="00A86A6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D995EA" w14:textId="77777777" w:rsidR="00A86A62" w:rsidRDefault="00A86A6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72A4" w14:textId="77777777" w:rsidR="00A86A62" w:rsidRPr="00270202" w:rsidRDefault="00A86A6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27BFF">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27BFF">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63DBA" w14:textId="77777777" w:rsidR="00D55B13" w:rsidRDefault="00D55B13">
      <w:r>
        <w:separator/>
      </w:r>
    </w:p>
  </w:footnote>
  <w:footnote w:type="continuationSeparator" w:id="0">
    <w:p w14:paraId="79E87E51" w14:textId="77777777" w:rsidR="00D55B13" w:rsidRDefault="00D55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2218C" w14:textId="77777777" w:rsidR="00A86A62" w:rsidRDefault="00A86A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376"/>
        </w:tabs>
        <w:ind w:left="23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DF3551"/>
    <w:multiLevelType w:val="multilevel"/>
    <w:tmpl w:val="20C6A3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826EC0"/>
    <w:multiLevelType w:val="hybridMultilevel"/>
    <w:tmpl w:val="C908B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C7ECE"/>
    <w:multiLevelType w:val="multilevel"/>
    <w:tmpl w:val="7A906378"/>
    <w:numStyleLink w:val="3GPPListofBullets"/>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708A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953651C"/>
    <w:multiLevelType w:val="hybridMultilevel"/>
    <w:tmpl w:val="842E5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3319B4"/>
    <w:multiLevelType w:val="multilevel"/>
    <w:tmpl w:val="B8727EDA"/>
    <w:numStyleLink w:val="3GPPBullets"/>
  </w:abstractNum>
  <w:abstractNum w:abstractNumId="20" w15:restartNumberingAfterBreak="0">
    <w:nsid w:val="7D3641DB"/>
    <w:multiLevelType w:val="hybridMultilevel"/>
    <w:tmpl w:val="52F61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9"/>
  </w:num>
  <w:num w:numId="5">
    <w:abstractNumId w:val="10"/>
  </w:num>
  <w:num w:numId="6">
    <w:abstractNumId w:val="5"/>
  </w:num>
  <w:num w:numId="7">
    <w:abstractNumId w:val="2"/>
  </w:num>
  <w:num w:numId="8">
    <w:abstractNumId w:val="11"/>
  </w:num>
  <w:num w:numId="9">
    <w:abstractNumId w:val="3"/>
  </w:num>
  <w:num w:numId="10">
    <w:abstractNumId w:val="13"/>
  </w:num>
  <w:num w:numId="11">
    <w:abstractNumId w:val="7"/>
  </w:num>
  <w:num w:numId="12">
    <w:abstractNumId w:val="4"/>
  </w:num>
  <w:num w:numId="13">
    <w:abstractNumId w:val="14"/>
  </w:num>
  <w:num w:numId="14">
    <w:abstractNumId w:val="16"/>
  </w:num>
  <w:num w:numId="15">
    <w:abstractNumId w:val="19"/>
  </w:num>
  <w:num w:numId="16">
    <w:abstractNumId w:val="20"/>
  </w:num>
  <w:num w:numId="17">
    <w:abstractNumId w:val="18"/>
  </w:num>
  <w:num w:numId="18">
    <w:abstractNumId w:val="12"/>
  </w:num>
  <w:num w:numId="19">
    <w:abstractNumId w:val="15"/>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9F"/>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9BB"/>
    <w:rsid w:val="00003CB0"/>
    <w:rsid w:val="000045D4"/>
    <w:rsid w:val="00004885"/>
    <w:rsid w:val="00004CD0"/>
    <w:rsid w:val="00004D8C"/>
    <w:rsid w:val="00004DCB"/>
    <w:rsid w:val="00004DD7"/>
    <w:rsid w:val="00004E2E"/>
    <w:rsid w:val="00005173"/>
    <w:rsid w:val="000051F0"/>
    <w:rsid w:val="00005327"/>
    <w:rsid w:val="0000553B"/>
    <w:rsid w:val="00005AC6"/>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3A0"/>
    <w:rsid w:val="00015BCB"/>
    <w:rsid w:val="00015D5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538"/>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698"/>
    <w:rsid w:val="000409BD"/>
    <w:rsid w:val="00040A16"/>
    <w:rsid w:val="00040CCB"/>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70A"/>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3D5"/>
    <w:rsid w:val="00050463"/>
    <w:rsid w:val="0005055B"/>
    <w:rsid w:val="000505E0"/>
    <w:rsid w:val="00050831"/>
    <w:rsid w:val="00050D33"/>
    <w:rsid w:val="00050DA3"/>
    <w:rsid w:val="00050E34"/>
    <w:rsid w:val="00051041"/>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C0C"/>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98"/>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9A7"/>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5BE"/>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1D6"/>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07"/>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73"/>
    <w:rsid w:val="000C3321"/>
    <w:rsid w:val="000C3733"/>
    <w:rsid w:val="000C393F"/>
    <w:rsid w:val="000C3987"/>
    <w:rsid w:val="000C3F16"/>
    <w:rsid w:val="000C42D8"/>
    <w:rsid w:val="000C4367"/>
    <w:rsid w:val="000C4C15"/>
    <w:rsid w:val="000C4C76"/>
    <w:rsid w:val="000C4F47"/>
    <w:rsid w:val="000C550B"/>
    <w:rsid w:val="000C5759"/>
    <w:rsid w:val="000C5E7D"/>
    <w:rsid w:val="000C628A"/>
    <w:rsid w:val="000C632B"/>
    <w:rsid w:val="000C673C"/>
    <w:rsid w:val="000C69F8"/>
    <w:rsid w:val="000C71D9"/>
    <w:rsid w:val="000C723D"/>
    <w:rsid w:val="000C727B"/>
    <w:rsid w:val="000C73F4"/>
    <w:rsid w:val="000C7590"/>
    <w:rsid w:val="000C7C3E"/>
    <w:rsid w:val="000D037E"/>
    <w:rsid w:val="000D085B"/>
    <w:rsid w:val="000D0913"/>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476"/>
    <w:rsid w:val="000F765E"/>
    <w:rsid w:val="000F77C9"/>
    <w:rsid w:val="00100097"/>
    <w:rsid w:val="001000E9"/>
    <w:rsid w:val="00100169"/>
    <w:rsid w:val="001002AE"/>
    <w:rsid w:val="00100491"/>
    <w:rsid w:val="0010067A"/>
    <w:rsid w:val="00100F9F"/>
    <w:rsid w:val="00101240"/>
    <w:rsid w:val="00101489"/>
    <w:rsid w:val="00101513"/>
    <w:rsid w:val="00101A0E"/>
    <w:rsid w:val="00101ACB"/>
    <w:rsid w:val="00101ACE"/>
    <w:rsid w:val="00101FA1"/>
    <w:rsid w:val="00101FCD"/>
    <w:rsid w:val="00102147"/>
    <w:rsid w:val="00102202"/>
    <w:rsid w:val="00102B15"/>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7F6"/>
    <w:rsid w:val="001212C7"/>
    <w:rsid w:val="001213E6"/>
    <w:rsid w:val="00121897"/>
    <w:rsid w:val="00122176"/>
    <w:rsid w:val="001221F3"/>
    <w:rsid w:val="00122317"/>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DE5"/>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C52"/>
    <w:rsid w:val="00140E5E"/>
    <w:rsid w:val="00141062"/>
    <w:rsid w:val="001410F1"/>
    <w:rsid w:val="001411F6"/>
    <w:rsid w:val="00141807"/>
    <w:rsid w:val="001418FE"/>
    <w:rsid w:val="00141E46"/>
    <w:rsid w:val="00141FA5"/>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59"/>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1F2D"/>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D5"/>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BB6"/>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BC8"/>
    <w:rsid w:val="001D1CFF"/>
    <w:rsid w:val="001D1E71"/>
    <w:rsid w:val="001D20AC"/>
    <w:rsid w:val="001D23A7"/>
    <w:rsid w:val="001D2610"/>
    <w:rsid w:val="001D2B3C"/>
    <w:rsid w:val="001D2BB2"/>
    <w:rsid w:val="001D2DE9"/>
    <w:rsid w:val="001D2E6C"/>
    <w:rsid w:val="001D2ECD"/>
    <w:rsid w:val="001D329E"/>
    <w:rsid w:val="001D385F"/>
    <w:rsid w:val="001D3A30"/>
    <w:rsid w:val="001D3C15"/>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20B"/>
    <w:rsid w:val="001E4299"/>
    <w:rsid w:val="001E4583"/>
    <w:rsid w:val="001E46EE"/>
    <w:rsid w:val="001E4704"/>
    <w:rsid w:val="001E4D18"/>
    <w:rsid w:val="001E502D"/>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2EA1"/>
    <w:rsid w:val="001F33C4"/>
    <w:rsid w:val="001F37ED"/>
    <w:rsid w:val="001F39AB"/>
    <w:rsid w:val="001F3CFD"/>
    <w:rsid w:val="001F3EDE"/>
    <w:rsid w:val="001F3F8A"/>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D8"/>
    <w:rsid w:val="00207355"/>
    <w:rsid w:val="002075EC"/>
    <w:rsid w:val="0020760D"/>
    <w:rsid w:val="00207613"/>
    <w:rsid w:val="002076EE"/>
    <w:rsid w:val="00207847"/>
    <w:rsid w:val="00207AF9"/>
    <w:rsid w:val="00207BB9"/>
    <w:rsid w:val="00207CD5"/>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28B"/>
    <w:rsid w:val="0021586D"/>
    <w:rsid w:val="00215C0F"/>
    <w:rsid w:val="00215DFA"/>
    <w:rsid w:val="002160D2"/>
    <w:rsid w:val="002162EA"/>
    <w:rsid w:val="002165F9"/>
    <w:rsid w:val="00216685"/>
    <w:rsid w:val="00216718"/>
    <w:rsid w:val="002168C3"/>
    <w:rsid w:val="00216B17"/>
    <w:rsid w:val="00216BBF"/>
    <w:rsid w:val="00217135"/>
    <w:rsid w:val="00217142"/>
    <w:rsid w:val="00217344"/>
    <w:rsid w:val="0021737B"/>
    <w:rsid w:val="00217CE8"/>
    <w:rsid w:val="00217E05"/>
    <w:rsid w:val="002202EC"/>
    <w:rsid w:val="00220422"/>
    <w:rsid w:val="002204ED"/>
    <w:rsid w:val="0022054F"/>
    <w:rsid w:val="0022065D"/>
    <w:rsid w:val="00220697"/>
    <w:rsid w:val="0022088E"/>
    <w:rsid w:val="00220962"/>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BA"/>
    <w:rsid w:val="002466C2"/>
    <w:rsid w:val="00246861"/>
    <w:rsid w:val="002469FD"/>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1C8"/>
    <w:rsid w:val="002572F1"/>
    <w:rsid w:val="00257366"/>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67A9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50"/>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5E7"/>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1B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698"/>
    <w:rsid w:val="002B3718"/>
    <w:rsid w:val="002B39ED"/>
    <w:rsid w:val="002B3D07"/>
    <w:rsid w:val="002B3D90"/>
    <w:rsid w:val="002B3E45"/>
    <w:rsid w:val="002B409D"/>
    <w:rsid w:val="002B42EC"/>
    <w:rsid w:val="002B46A6"/>
    <w:rsid w:val="002B4A64"/>
    <w:rsid w:val="002B4C39"/>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B3C"/>
    <w:rsid w:val="002D2057"/>
    <w:rsid w:val="002D21F9"/>
    <w:rsid w:val="002D28E0"/>
    <w:rsid w:val="002D2A7D"/>
    <w:rsid w:val="002D2AC4"/>
    <w:rsid w:val="002D2B4E"/>
    <w:rsid w:val="002D2D87"/>
    <w:rsid w:val="002D3271"/>
    <w:rsid w:val="002D32F7"/>
    <w:rsid w:val="002D3370"/>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E7DF3"/>
    <w:rsid w:val="002F0045"/>
    <w:rsid w:val="002F00F0"/>
    <w:rsid w:val="002F025B"/>
    <w:rsid w:val="002F0292"/>
    <w:rsid w:val="002F0684"/>
    <w:rsid w:val="002F07AE"/>
    <w:rsid w:val="002F0ADB"/>
    <w:rsid w:val="002F1621"/>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AE7"/>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443F"/>
    <w:rsid w:val="00334F23"/>
    <w:rsid w:val="00335250"/>
    <w:rsid w:val="00335664"/>
    <w:rsid w:val="003357EE"/>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47"/>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6F1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53"/>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E1"/>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2E9"/>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490"/>
    <w:rsid w:val="003C4952"/>
    <w:rsid w:val="003C4D16"/>
    <w:rsid w:val="003C4D8C"/>
    <w:rsid w:val="003C4F25"/>
    <w:rsid w:val="003C5007"/>
    <w:rsid w:val="003C524A"/>
    <w:rsid w:val="003C5280"/>
    <w:rsid w:val="003C6448"/>
    <w:rsid w:val="003C6580"/>
    <w:rsid w:val="003C6B92"/>
    <w:rsid w:val="003C6FA0"/>
    <w:rsid w:val="003C706A"/>
    <w:rsid w:val="003C7130"/>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1F5"/>
    <w:rsid w:val="004152BA"/>
    <w:rsid w:val="0041577E"/>
    <w:rsid w:val="004157F6"/>
    <w:rsid w:val="004159D3"/>
    <w:rsid w:val="00415A14"/>
    <w:rsid w:val="00415EA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8B9"/>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1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20F"/>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E0C"/>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C09"/>
    <w:rsid w:val="0048321E"/>
    <w:rsid w:val="00483846"/>
    <w:rsid w:val="00483D11"/>
    <w:rsid w:val="00483D20"/>
    <w:rsid w:val="0048406D"/>
    <w:rsid w:val="0048410E"/>
    <w:rsid w:val="00484503"/>
    <w:rsid w:val="00484C46"/>
    <w:rsid w:val="00484C71"/>
    <w:rsid w:val="0048544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65"/>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A1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8E"/>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0BB"/>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8"/>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330"/>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D04"/>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A52"/>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97B"/>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BFF"/>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E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202B"/>
    <w:rsid w:val="005624DE"/>
    <w:rsid w:val="00562772"/>
    <w:rsid w:val="005627AA"/>
    <w:rsid w:val="00562AD8"/>
    <w:rsid w:val="00562CDC"/>
    <w:rsid w:val="005633B7"/>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B7"/>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A1E"/>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21"/>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16"/>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40A"/>
    <w:rsid w:val="005E1A58"/>
    <w:rsid w:val="005E1C06"/>
    <w:rsid w:val="005E1FEB"/>
    <w:rsid w:val="005E20C9"/>
    <w:rsid w:val="005E229C"/>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4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78"/>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0D8"/>
    <w:rsid w:val="00616885"/>
    <w:rsid w:val="00616ACA"/>
    <w:rsid w:val="00616B27"/>
    <w:rsid w:val="00616BAD"/>
    <w:rsid w:val="00616D2E"/>
    <w:rsid w:val="0061717F"/>
    <w:rsid w:val="006171DC"/>
    <w:rsid w:val="00617402"/>
    <w:rsid w:val="006175CF"/>
    <w:rsid w:val="00617741"/>
    <w:rsid w:val="006179BA"/>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9F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2"/>
    <w:rsid w:val="006419ED"/>
    <w:rsid w:val="00641D5A"/>
    <w:rsid w:val="00642C15"/>
    <w:rsid w:val="00642D10"/>
    <w:rsid w:val="00643556"/>
    <w:rsid w:val="00643751"/>
    <w:rsid w:val="00643769"/>
    <w:rsid w:val="006437A9"/>
    <w:rsid w:val="006437EE"/>
    <w:rsid w:val="00643887"/>
    <w:rsid w:val="00643973"/>
    <w:rsid w:val="0064398B"/>
    <w:rsid w:val="00643D9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8A3"/>
    <w:rsid w:val="00662966"/>
    <w:rsid w:val="00662974"/>
    <w:rsid w:val="00662A3C"/>
    <w:rsid w:val="00662FA2"/>
    <w:rsid w:val="0066331F"/>
    <w:rsid w:val="006635DC"/>
    <w:rsid w:val="00663908"/>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13"/>
    <w:rsid w:val="00676E98"/>
    <w:rsid w:val="00677139"/>
    <w:rsid w:val="00677725"/>
    <w:rsid w:val="00677D6D"/>
    <w:rsid w:val="0068013A"/>
    <w:rsid w:val="00680A97"/>
    <w:rsid w:val="00680D9B"/>
    <w:rsid w:val="00680EA0"/>
    <w:rsid w:val="00680F30"/>
    <w:rsid w:val="00680F81"/>
    <w:rsid w:val="0068102D"/>
    <w:rsid w:val="006813DF"/>
    <w:rsid w:val="006816E8"/>
    <w:rsid w:val="0068173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72"/>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0D60"/>
    <w:rsid w:val="006A108E"/>
    <w:rsid w:val="006A13D0"/>
    <w:rsid w:val="006A13EF"/>
    <w:rsid w:val="006A18CF"/>
    <w:rsid w:val="006A18DD"/>
    <w:rsid w:val="006A1D48"/>
    <w:rsid w:val="006A2231"/>
    <w:rsid w:val="006A2347"/>
    <w:rsid w:val="006A238D"/>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6EE2"/>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332"/>
    <w:rsid w:val="006C566C"/>
    <w:rsid w:val="006C57EC"/>
    <w:rsid w:val="006C5A4C"/>
    <w:rsid w:val="006C5A5A"/>
    <w:rsid w:val="006C5B3B"/>
    <w:rsid w:val="006C5C20"/>
    <w:rsid w:val="006C5E13"/>
    <w:rsid w:val="006C5FF1"/>
    <w:rsid w:val="006C6287"/>
    <w:rsid w:val="006C639A"/>
    <w:rsid w:val="006C65F1"/>
    <w:rsid w:val="006C677C"/>
    <w:rsid w:val="006C681F"/>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2E"/>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875"/>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2B"/>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6D0"/>
    <w:rsid w:val="007361C3"/>
    <w:rsid w:val="0073637C"/>
    <w:rsid w:val="00736490"/>
    <w:rsid w:val="007368ED"/>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88B"/>
    <w:rsid w:val="00752C8B"/>
    <w:rsid w:val="00752FE7"/>
    <w:rsid w:val="007536BB"/>
    <w:rsid w:val="00753B9D"/>
    <w:rsid w:val="00753D6B"/>
    <w:rsid w:val="00753F01"/>
    <w:rsid w:val="0075412E"/>
    <w:rsid w:val="00754698"/>
    <w:rsid w:val="0075470E"/>
    <w:rsid w:val="00754D64"/>
    <w:rsid w:val="00754EE4"/>
    <w:rsid w:val="0075522A"/>
    <w:rsid w:val="00755B06"/>
    <w:rsid w:val="00755E06"/>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43"/>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A59"/>
    <w:rsid w:val="007E2B1C"/>
    <w:rsid w:val="007E2B64"/>
    <w:rsid w:val="007E2E85"/>
    <w:rsid w:val="007E30DF"/>
    <w:rsid w:val="007E3288"/>
    <w:rsid w:val="007E48CD"/>
    <w:rsid w:val="007E48E4"/>
    <w:rsid w:val="007E4F0D"/>
    <w:rsid w:val="007E531F"/>
    <w:rsid w:val="007E5A14"/>
    <w:rsid w:val="007E5A5B"/>
    <w:rsid w:val="007E5EFE"/>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61"/>
    <w:rsid w:val="008041E1"/>
    <w:rsid w:val="00804581"/>
    <w:rsid w:val="00804867"/>
    <w:rsid w:val="00804A69"/>
    <w:rsid w:val="00804B2F"/>
    <w:rsid w:val="00805767"/>
    <w:rsid w:val="00805809"/>
    <w:rsid w:val="00805A48"/>
    <w:rsid w:val="00805CB3"/>
    <w:rsid w:val="00805D4F"/>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8EC"/>
    <w:rsid w:val="00811954"/>
    <w:rsid w:val="00811EF6"/>
    <w:rsid w:val="00811FC6"/>
    <w:rsid w:val="008123D5"/>
    <w:rsid w:val="008124FE"/>
    <w:rsid w:val="008127B0"/>
    <w:rsid w:val="0081304D"/>
    <w:rsid w:val="0081369D"/>
    <w:rsid w:val="00813745"/>
    <w:rsid w:val="0081389D"/>
    <w:rsid w:val="00813AA5"/>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469"/>
    <w:rsid w:val="0083056F"/>
    <w:rsid w:val="008306EC"/>
    <w:rsid w:val="00830F16"/>
    <w:rsid w:val="00831198"/>
    <w:rsid w:val="008312A4"/>
    <w:rsid w:val="008314BC"/>
    <w:rsid w:val="0083157F"/>
    <w:rsid w:val="008320C7"/>
    <w:rsid w:val="00832142"/>
    <w:rsid w:val="0083225E"/>
    <w:rsid w:val="00832C18"/>
    <w:rsid w:val="00832CAF"/>
    <w:rsid w:val="008330DB"/>
    <w:rsid w:val="00833EF5"/>
    <w:rsid w:val="008340F5"/>
    <w:rsid w:val="0083417A"/>
    <w:rsid w:val="00834452"/>
    <w:rsid w:val="00834512"/>
    <w:rsid w:val="008345C2"/>
    <w:rsid w:val="00834746"/>
    <w:rsid w:val="00834780"/>
    <w:rsid w:val="008349E7"/>
    <w:rsid w:val="00834D25"/>
    <w:rsid w:val="00835052"/>
    <w:rsid w:val="00835777"/>
    <w:rsid w:val="00835A4F"/>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8E4"/>
    <w:rsid w:val="00865D4C"/>
    <w:rsid w:val="00865DE1"/>
    <w:rsid w:val="008661B2"/>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1F52"/>
    <w:rsid w:val="0087212A"/>
    <w:rsid w:val="0087229F"/>
    <w:rsid w:val="008722B0"/>
    <w:rsid w:val="00872368"/>
    <w:rsid w:val="008723B3"/>
    <w:rsid w:val="0087250F"/>
    <w:rsid w:val="00872557"/>
    <w:rsid w:val="0087278C"/>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48E"/>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6BF"/>
    <w:rsid w:val="00894873"/>
    <w:rsid w:val="00895243"/>
    <w:rsid w:val="00895484"/>
    <w:rsid w:val="0089563D"/>
    <w:rsid w:val="00895A0C"/>
    <w:rsid w:val="008965AD"/>
    <w:rsid w:val="00896624"/>
    <w:rsid w:val="0089695D"/>
    <w:rsid w:val="00896A6F"/>
    <w:rsid w:val="00896B9F"/>
    <w:rsid w:val="00896D10"/>
    <w:rsid w:val="00896DF5"/>
    <w:rsid w:val="00896FEA"/>
    <w:rsid w:val="00897190"/>
    <w:rsid w:val="0089724B"/>
    <w:rsid w:val="008976EB"/>
    <w:rsid w:val="00897999"/>
    <w:rsid w:val="00897C7F"/>
    <w:rsid w:val="00897E04"/>
    <w:rsid w:val="00897F4A"/>
    <w:rsid w:val="008A0065"/>
    <w:rsid w:val="008A0173"/>
    <w:rsid w:val="008A0339"/>
    <w:rsid w:val="008A03A0"/>
    <w:rsid w:val="008A046A"/>
    <w:rsid w:val="008A0473"/>
    <w:rsid w:val="008A04C7"/>
    <w:rsid w:val="008A0533"/>
    <w:rsid w:val="008A0D04"/>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03"/>
    <w:rsid w:val="008B6E5C"/>
    <w:rsid w:val="008B7475"/>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8D6"/>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C21"/>
    <w:rsid w:val="008F3D2D"/>
    <w:rsid w:val="008F3D7C"/>
    <w:rsid w:val="008F3DC9"/>
    <w:rsid w:val="008F40A7"/>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6D53"/>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B78"/>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9E5"/>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945"/>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8CE"/>
    <w:rsid w:val="00983C41"/>
    <w:rsid w:val="009841BA"/>
    <w:rsid w:val="00984206"/>
    <w:rsid w:val="00984952"/>
    <w:rsid w:val="0098501F"/>
    <w:rsid w:val="0098511E"/>
    <w:rsid w:val="009852B3"/>
    <w:rsid w:val="0098540B"/>
    <w:rsid w:val="0098541D"/>
    <w:rsid w:val="00985CA4"/>
    <w:rsid w:val="00986259"/>
    <w:rsid w:val="00986700"/>
    <w:rsid w:val="00986956"/>
    <w:rsid w:val="009874F6"/>
    <w:rsid w:val="009876A0"/>
    <w:rsid w:val="00987818"/>
    <w:rsid w:val="009879B5"/>
    <w:rsid w:val="009879F4"/>
    <w:rsid w:val="00987FE4"/>
    <w:rsid w:val="00987FF1"/>
    <w:rsid w:val="009905F4"/>
    <w:rsid w:val="009908F2"/>
    <w:rsid w:val="00990B74"/>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22"/>
    <w:rsid w:val="00995A69"/>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19"/>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BE8"/>
    <w:rsid w:val="009C1D4B"/>
    <w:rsid w:val="009C1E0C"/>
    <w:rsid w:val="009C20E5"/>
    <w:rsid w:val="009C250F"/>
    <w:rsid w:val="009C281C"/>
    <w:rsid w:val="009C298A"/>
    <w:rsid w:val="009C3413"/>
    <w:rsid w:val="009C3B3C"/>
    <w:rsid w:val="009C3D88"/>
    <w:rsid w:val="009C3F78"/>
    <w:rsid w:val="009C44C1"/>
    <w:rsid w:val="009C4871"/>
    <w:rsid w:val="009C4883"/>
    <w:rsid w:val="009C5190"/>
    <w:rsid w:val="009C520B"/>
    <w:rsid w:val="009C55FA"/>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C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066"/>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36A"/>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10"/>
    <w:rsid w:val="00A43631"/>
    <w:rsid w:val="00A43995"/>
    <w:rsid w:val="00A439DE"/>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3B2"/>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9F3"/>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E52"/>
    <w:rsid w:val="00A8135C"/>
    <w:rsid w:val="00A81633"/>
    <w:rsid w:val="00A8221B"/>
    <w:rsid w:val="00A825B7"/>
    <w:rsid w:val="00A82665"/>
    <w:rsid w:val="00A82979"/>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E4"/>
    <w:rsid w:val="00A85FFF"/>
    <w:rsid w:val="00A861C4"/>
    <w:rsid w:val="00A86567"/>
    <w:rsid w:val="00A8669E"/>
    <w:rsid w:val="00A86853"/>
    <w:rsid w:val="00A86A62"/>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A0"/>
    <w:rsid w:val="00A93BDA"/>
    <w:rsid w:val="00A93E41"/>
    <w:rsid w:val="00A94187"/>
    <w:rsid w:val="00A943D6"/>
    <w:rsid w:val="00A94A70"/>
    <w:rsid w:val="00A94A84"/>
    <w:rsid w:val="00A94CAC"/>
    <w:rsid w:val="00A94D0B"/>
    <w:rsid w:val="00A9505F"/>
    <w:rsid w:val="00A95073"/>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E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2F2"/>
    <w:rsid w:val="00AC541A"/>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998"/>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2E6"/>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3C4"/>
    <w:rsid w:val="00B075EC"/>
    <w:rsid w:val="00B07CBE"/>
    <w:rsid w:val="00B07F35"/>
    <w:rsid w:val="00B10089"/>
    <w:rsid w:val="00B1093D"/>
    <w:rsid w:val="00B109D0"/>
    <w:rsid w:val="00B10BD1"/>
    <w:rsid w:val="00B10E06"/>
    <w:rsid w:val="00B10FC2"/>
    <w:rsid w:val="00B11115"/>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89"/>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07"/>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06"/>
    <w:rsid w:val="00B3122E"/>
    <w:rsid w:val="00B31295"/>
    <w:rsid w:val="00B31D14"/>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4"/>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465"/>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42E"/>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63"/>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DC9"/>
    <w:rsid w:val="00B85E03"/>
    <w:rsid w:val="00B85E33"/>
    <w:rsid w:val="00B85F67"/>
    <w:rsid w:val="00B8631A"/>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1AD"/>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C7EC8"/>
    <w:rsid w:val="00BD013E"/>
    <w:rsid w:val="00BD082C"/>
    <w:rsid w:val="00BD09A3"/>
    <w:rsid w:val="00BD0F6C"/>
    <w:rsid w:val="00BD0FC4"/>
    <w:rsid w:val="00BD140B"/>
    <w:rsid w:val="00BD15AA"/>
    <w:rsid w:val="00BD1663"/>
    <w:rsid w:val="00BD238C"/>
    <w:rsid w:val="00BD2451"/>
    <w:rsid w:val="00BD2A08"/>
    <w:rsid w:val="00BD2F55"/>
    <w:rsid w:val="00BD34F4"/>
    <w:rsid w:val="00BD3837"/>
    <w:rsid w:val="00BD386B"/>
    <w:rsid w:val="00BD3C69"/>
    <w:rsid w:val="00BD3D7A"/>
    <w:rsid w:val="00BD42C4"/>
    <w:rsid w:val="00BD4D2D"/>
    <w:rsid w:val="00BD5539"/>
    <w:rsid w:val="00BD58A8"/>
    <w:rsid w:val="00BD5A26"/>
    <w:rsid w:val="00BD5CE6"/>
    <w:rsid w:val="00BD5FA4"/>
    <w:rsid w:val="00BD60D1"/>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598"/>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365"/>
    <w:rsid w:val="00C604AE"/>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CA1"/>
    <w:rsid w:val="00C8534D"/>
    <w:rsid w:val="00C85A05"/>
    <w:rsid w:val="00C85E0A"/>
    <w:rsid w:val="00C85E1F"/>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66"/>
    <w:rsid w:val="00CA24C0"/>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726"/>
    <w:rsid w:val="00CB3866"/>
    <w:rsid w:val="00CB39CF"/>
    <w:rsid w:val="00CB3EE8"/>
    <w:rsid w:val="00CB40AC"/>
    <w:rsid w:val="00CB4184"/>
    <w:rsid w:val="00CB44DB"/>
    <w:rsid w:val="00CB4736"/>
    <w:rsid w:val="00CB480A"/>
    <w:rsid w:val="00CB4CF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45"/>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2A2"/>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1C6D"/>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4EEB"/>
    <w:rsid w:val="00CF50A9"/>
    <w:rsid w:val="00CF52ED"/>
    <w:rsid w:val="00CF53CD"/>
    <w:rsid w:val="00CF5A90"/>
    <w:rsid w:val="00CF5BED"/>
    <w:rsid w:val="00CF61A3"/>
    <w:rsid w:val="00CF6416"/>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59"/>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1E5"/>
    <w:rsid w:val="00D15D5B"/>
    <w:rsid w:val="00D15D9D"/>
    <w:rsid w:val="00D1624D"/>
    <w:rsid w:val="00D1678C"/>
    <w:rsid w:val="00D16A0D"/>
    <w:rsid w:val="00D16BA8"/>
    <w:rsid w:val="00D174E5"/>
    <w:rsid w:val="00D17F37"/>
    <w:rsid w:val="00D20171"/>
    <w:rsid w:val="00D202D3"/>
    <w:rsid w:val="00D2032A"/>
    <w:rsid w:val="00D2032F"/>
    <w:rsid w:val="00D20CF4"/>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3D3F"/>
    <w:rsid w:val="00D3410B"/>
    <w:rsid w:val="00D344C9"/>
    <w:rsid w:val="00D34FBC"/>
    <w:rsid w:val="00D350A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7CF"/>
    <w:rsid w:val="00D50A6B"/>
    <w:rsid w:val="00D50D94"/>
    <w:rsid w:val="00D50F95"/>
    <w:rsid w:val="00D50FB1"/>
    <w:rsid w:val="00D5102A"/>
    <w:rsid w:val="00D513F0"/>
    <w:rsid w:val="00D51565"/>
    <w:rsid w:val="00D51AAF"/>
    <w:rsid w:val="00D51D18"/>
    <w:rsid w:val="00D51F84"/>
    <w:rsid w:val="00D52200"/>
    <w:rsid w:val="00D52460"/>
    <w:rsid w:val="00D525C3"/>
    <w:rsid w:val="00D5294C"/>
    <w:rsid w:val="00D52ACC"/>
    <w:rsid w:val="00D52E1D"/>
    <w:rsid w:val="00D5373C"/>
    <w:rsid w:val="00D53768"/>
    <w:rsid w:val="00D537C6"/>
    <w:rsid w:val="00D53C63"/>
    <w:rsid w:val="00D53D10"/>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13"/>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60B"/>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3FF5"/>
    <w:rsid w:val="00D742ED"/>
    <w:rsid w:val="00D74369"/>
    <w:rsid w:val="00D74461"/>
    <w:rsid w:val="00D7480B"/>
    <w:rsid w:val="00D74AF7"/>
    <w:rsid w:val="00D74DCA"/>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C4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570"/>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3E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CE4"/>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C57"/>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2F"/>
    <w:rsid w:val="00DD4851"/>
    <w:rsid w:val="00DD49D3"/>
    <w:rsid w:val="00DD5086"/>
    <w:rsid w:val="00DD52E9"/>
    <w:rsid w:val="00DD5514"/>
    <w:rsid w:val="00DD5534"/>
    <w:rsid w:val="00DD5565"/>
    <w:rsid w:val="00DD5603"/>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A12"/>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574"/>
    <w:rsid w:val="00E00A07"/>
    <w:rsid w:val="00E00A96"/>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5CE"/>
    <w:rsid w:val="00E06730"/>
    <w:rsid w:val="00E06AF4"/>
    <w:rsid w:val="00E06D81"/>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D0"/>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CD7"/>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392"/>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EEA"/>
    <w:rsid w:val="00E34F08"/>
    <w:rsid w:val="00E35657"/>
    <w:rsid w:val="00E35DF1"/>
    <w:rsid w:val="00E35F47"/>
    <w:rsid w:val="00E362BC"/>
    <w:rsid w:val="00E3648F"/>
    <w:rsid w:val="00E365D2"/>
    <w:rsid w:val="00E36A3E"/>
    <w:rsid w:val="00E374CC"/>
    <w:rsid w:val="00E375EA"/>
    <w:rsid w:val="00E377BF"/>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6C97"/>
    <w:rsid w:val="00E6711C"/>
    <w:rsid w:val="00E67387"/>
    <w:rsid w:val="00E673D8"/>
    <w:rsid w:val="00E677A6"/>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30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97CDD"/>
    <w:rsid w:val="00EA00A6"/>
    <w:rsid w:val="00EA0281"/>
    <w:rsid w:val="00EA0621"/>
    <w:rsid w:val="00EA07B5"/>
    <w:rsid w:val="00EA0A05"/>
    <w:rsid w:val="00EA0AB8"/>
    <w:rsid w:val="00EA0BD3"/>
    <w:rsid w:val="00EA0BFA"/>
    <w:rsid w:val="00EA0CE9"/>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000"/>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E5A"/>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60"/>
    <w:rsid w:val="00F15BFB"/>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804"/>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4B6"/>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29A"/>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41"/>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B39"/>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6C1"/>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3F"/>
    <w:rsid w:val="00FC1162"/>
    <w:rsid w:val="00FC1202"/>
    <w:rsid w:val="00FC12EF"/>
    <w:rsid w:val="00FC15DE"/>
    <w:rsid w:val="00FC1859"/>
    <w:rsid w:val="00FC1C46"/>
    <w:rsid w:val="00FC1D53"/>
    <w:rsid w:val="00FC2075"/>
    <w:rsid w:val="00FC2076"/>
    <w:rsid w:val="00FC20E9"/>
    <w:rsid w:val="00FC21B6"/>
    <w:rsid w:val="00FC22FE"/>
    <w:rsid w:val="00FC23FA"/>
    <w:rsid w:val="00FC2600"/>
    <w:rsid w:val="00FC26AA"/>
    <w:rsid w:val="00FC2742"/>
    <w:rsid w:val="00FC280A"/>
    <w:rsid w:val="00FC2A1C"/>
    <w:rsid w:val="00FC2B5F"/>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316"/>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952"/>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37B"/>
    <w:rsid w:val="00FE5410"/>
    <w:rsid w:val="00FE5538"/>
    <w:rsid w:val="00FE5977"/>
    <w:rsid w:val="00FE5C71"/>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96"/>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2DCEB7CF"/>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4"/>
      </w:numPr>
    </w:pPr>
  </w:style>
  <w:style w:type="numbering" w:customStyle="1" w:styleId="StyleBulletedSymbolsymbolLeft025Hanging02511">
    <w:name w:val="Style Bulleted Symbol (symbol) Left:  0.25&quot; Hanging:  0.25&quot;11"/>
    <w:basedOn w:val="NoList"/>
    <w:rsid w:val="00DB6CE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2006/documentManagement/types"/>
    <ds:schemaRef ds:uri="http://schemas.microsoft.com/sharepoint/v3"/>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AB89F74-EF87-4DCE-A1B0-03C253E5AF6E}">
  <ds:schemaRefs>
    <ds:schemaRef ds:uri="http://schemas.openxmlformats.org/officeDocument/2006/bibliography"/>
  </ds:schemaRefs>
</ds:datastoreItem>
</file>

<file path=customXml/itemProps6.xml><?xml version="1.0" encoding="utf-8"?>
<ds:datastoreItem xmlns:ds="http://schemas.openxmlformats.org/officeDocument/2006/customXml" ds:itemID="{F1D22B25-4245-43B3-B947-58D95C6F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5940</Words>
  <Characters>30154</Characters>
  <Application>Microsoft Office Word</Application>
  <DocSecurity>0</DocSecurity>
  <Lines>685</Lines>
  <Paragraphs>481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35613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2019-01-11T21:29:00Z</dcterms:created>
  <dcterms:modified xsi:type="dcterms:W3CDTF">2019-01-11T21:29:00Z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035fc364-2312-40c2-904f-c3c62f433762</vt:lpwstr>
  </property>
  <property fmtid="{D5CDD505-2E9C-101B-9397-08002B2CF9AE}" pid="6" name="CTP_TimeStamp">
    <vt:lpwstr>2019-01-10 16:51:47Z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